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34F33C79" w:rsidR="00152F54" w:rsidRDefault="008A7312" w:rsidP="00F25193">
      <w:pPr>
        <w:pStyle w:val="CRCoverPage"/>
        <w:tabs>
          <w:tab w:val="right" w:pos="9639"/>
        </w:tabs>
        <w:spacing w:after="0"/>
        <w:rPr>
          <w:b/>
          <w:i/>
          <w:noProof/>
          <w:sz w:val="28"/>
        </w:rPr>
      </w:pPr>
      <w:bookmarkStart w:id="0" w:name="_Toc510018434"/>
      <w:bookmarkStart w:id="1" w:name="_Hlk513098861"/>
      <w:r>
        <w:rPr>
          <w:b/>
          <w:noProof/>
          <w:sz w:val="24"/>
        </w:rPr>
        <w:t>3GPP TSG-RAN2 Meeting #104</w:t>
      </w:r>
      <w:r w:rsidR="00152F54">
        <w:rPr>
          <w:b/>
          <w:i/>
          <w:noProof/>
          <w:sz w:val="24"/>
        </w:rPr>
        <w:t xml:space="preserve"> </w:t>
      </w:r>
      <w:r w:rsidR="001433F4">
        <w:rPr>
          <w:b/>
          <w:i/>
          <w:noProof/>
          <w:sz w:val="28"/>
        </w:rPr>
        <w:tab/>
      </w:r>
      <w:bookmarkStart w:id="2" w:name="_Hlk528886555"/>
      <w:r w:rsidR="001433F4">
        <w:rPr>
          <w:b/>
          <w:i/>
          <w:noProof/>
          <w:sz w:val="28"/>
        </w:rPr>
        <w:t>R2-</w:t>
      </w:r>
      <w:bookmarkEnd w:id="2"/>
      <w:r w:rsidR="00DE368E" w:rsidRPr="00DE368E">
        <w:rPr>
          <w:b/>
          <w:i/>
          <w:noProof/>
          <w:sz w:val="28"/>
        </w:rPr>
        <w:t>1818041</w:t>
      </w:r>
    </w:p>
    <w:p w14:paraId="3625F424" w14:textId="77777777" w:rsidR="008A7312" w:rsidRDefault="008A7312" w:rsidP="008A7312">
      <w:pPr>
        <w:pStyle w:val="CRCoverPage"/>
        <w:tabs>
          <w:tab w:val="right" w:pos="9639"/>
        </w:tabs>
        <w:rPr>
          <w:b/>
          <w:noProof/>
          <w:sz w:val="24"/>
        </w:rPr>
      </w:pPr>
      <w:r>
        <w:rPr>
          <w:b/>
          <w:noProof/>
          <w:sz w:val="24"/>
        </w:rPr>
        <w:t xml:space="preserve">Spokane, USA, </w:t>
      </w:r>
      <w:r>
        <w:rPr>
          <w:b/>
          <w:noProof/>
          <w:sz w:val="24"/>
          <w:lang w:eastAsia="zh-TW"/>
        </w:rPr>
        <w:t>12 – 16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F25193">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F25193">
            <w:pPr>
              <w:pStyle w:val="CRCoverPage"/>
              <w:spacing w:after="0"/>
              <w:jc w:val="right"/>
              <w:rPr>
                <w:i/>
                <w:noProof/>
              </w:rPr>
            </w:pPr>
            <w:r>
              <w:rPr>
                <w:i/>
                <w:noProof/>
                <w:sz w:val="14"/>
              </w:rPr>
              <w:t>CR-Form-v11.2</w:t>
            </w:r>
          </w:p>
        </w:tc>
      </w:tr>
      <w:tr w:rsidR="00152F54" w14:paraId="50F19C5D" w14:textId="77777777" w:rsidTr="00F25193">
        <w:tc>
          <w:tcPr>
            <w:tcW w:w="9641" w:type="dxa"/>
            <w:gridSpan w:val="9"/>
            <w:tcBorders>
              <w:left w:val="single" w:sz="4" w:space="0" w:color="auto"/>
              <w:right w:val="single" w:sz="4" w:space="0" w:color="auto"/>
            </w:tcBorders>
          </w:tcPr>
          <w:p w14:paraId="7294C90B" w14:textId="77777777" w:rsidR="00152F54" w:rsidRDefault="00152F54" w:rsidP="00F25193">
            <w:pPr>
              <w:pStyle w:val="CRCoverPage"/>
              <w:spacing w:after="0"/>
              <w:jc w:val="center"/>
              <w:rPr>
                <w:noProof/>
              </w:rPr>
            </w:pPr>
            <w:r>
              <w:rPr>
                <w:b/>
                <w:noProof/>
                <w:sz w:val="32"/>
              </w:rPr>
              <w:t>CHANGE REQUEST</w:t>
            </w:r>
          </w:p>
        </w:tc>
      </w:tr>
      <w:tr w:rsidR="00152F54" w14:paraId="3E929870" w14:textId="77777777" w:rsidTr="00F25193">
        <w:tc>
          <w:tcPr>
            <w:tcW w:w="9641" w:type="dxa"/>
            <w:gridSpan w:val="9"/>
            <w:tcBorders>
              <w:left w:val="single" w:sz="4" w:space="0" w:color="auto"/>
              <w:right w:val="single" w:sz="4" w:space="0" w:color="auto"/>
            </w:tcBorders>
          </w:tcPr>
          <w:p w14:paraId="60086EE1" w14:textId="77777777" w:rsidR="00152F54" w:rsidRDefault="00152F54" w:rsidP="00F25193">
            <w:pPr>
              <w:pStyle w:val="CRCoverPage"/>
              <w:spacing w:after="0"/>
              <w:rPr>
                <w:noProof/>
                <w:sz w:val="8"/>
                <w:szCs w:val="8"/>
              </w:rPr>
            </w:pPr>
          </w:p>
        </w:tc>
      </w:tr>
      <w:tr w:rsidR="00152F54" w14:paraId="5D6F9CEC" w14:textId="77777777" w:rsidTr="00F25193">
        <w:tc>
          <w:tcPr>
            <w:tcW w:w="142" w:type="dxa"/>
            <w:tcBorders>
              <w:left w:val="single" w:sz="4" w:space="0" w:color="auto"/>
            </w:tcBorders>
          </w:tcPr>
          <w:p w14:paraId="18EECD58" w14:textId="77777777" w:rsidR="00152F54" w:rsidRDefault="00152F54" w:rsidP="00F25193">
            <w:pPr>
              <w:pStyle w:val="CRCoverPage"/>
              <w:spacing w:after="0"/>
              <w:jc w:val="right"/>
              <w:rPr>
                <w:noProof/>
              </w:rPr>
            </w:pPr>
          </w:p>
        </w:tc>
        <w:tc>
          <w:tcPr>
            <w:tcW w:w="2126" w:type="dxa"/>
            <w:shd w:val="pct30" w:color="FFFF00" w:fill="auto"/>
          </w:tcPr>
          <w:p w14:paraId="1C48557B" w14:textId="308C935C" w:rsidR="00152F54" w:rsidRDefault="00152F54" w:rsidP="00F25193">
            <w:pPr>
              <w:pStyle w:val="CRCoverPage"/>
              <w:spacing w:after="0"/>
              <w:rPr>
                <w:b/>
                <w:noProof/>
                <w:sz w:val="28"/>
              </w:rPr>
            </w:pPr>
            <w:r>
              <w:rPr>
                <w:b/>
                <w:noProof/>
                <w:sz w:val="28"/>
              </w:rPr>
              <w:t>38.331</w:t>
            </w:r>
          </w:p>
        </w:tc>
        <w:tc>
          <w:tcPr>
            <w:tcW w:w="709" w:type="dxa"/>
          </w:tcPr>
          <w:p w14:paraId="1E03FF1E" w14:textId="77777777" w:rsidR="00152F54" w:rsidRDefault="00152F54" w:rsidP="00F25193">
            <w:pPr>
              <w:pStyle w:val="CRCoverPage"/>
              <w:spacing w:after="0"/>
              <w:jc w:val="center"/>
              <w:rPr>
                <w:noProof/>
              </w:rPr>
            </w:pPr>
            <w:r>
              <w:rPr>
                <w:b/>
                <w:noProof/>
                <w:sz w:val="28"/>
              </w:rPr>
              <w:t>CR</w:t>
            </w:r>
          </w:p>
        </w:tc>
        <w:tc>
          <w:tcPr>
            <w:tcW w:w="1276" w:type="dxa"/>
            <w:shd w:val="pct30" w:color="FFFF00" w:fill="auto"/>
          </w:tcPr>
          <w:p w14:paraId="1A5ED48D" w14:textId="4C105F1C" w:rsidR="00152F54" w:rsidRDefault="00933E50" w:rsidP="00F25193">
            <w:pPr>
              <w:pStyle w:val="CRCoverPage"/>
              <w:spacing w:after="0"/>
              <w:rPr>
                <w:noProof/>
              </w:rPr>
            </w:pPr>
            <w:r w:rsidRPr="00933E50">
              <w:rPr>
                <w:b/>
                <w:noProof/>
                <w:sz w:val="28"/>
              </w:rPr>
              <w:t>0412</w:t>
            </w:r>
          </w:p>
        </w:tc>
        <w:tc>
          <w:tcPr>
            <w:tcW w:w="709" w:type="dxa"/>
          </w:tcPr>
          <w:p w14:paraId="430CF6F8" w14:textId="77777777" w:rsidR="00152F54" w:rsidRDefault="00152F54" w:rsidP="00F25193">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435DB570" w:rsidR="00152F54" w:rsidRDefault="008A7312" w:rsidP="00F25193">
            <w:pPr>
              <w:pStyle w:val="CRCoverPage"/>
              <w:spacing w:after="0"/>
              <w:jc w:val="center"/>
              <w:rPr>
                <w:b/>
                <w:noProof/>
              </w:rPr>
            </w:pPr>
            <w:r>
              <w:rPr>
                <w:b/>
                <w:noProof/>
                <w:sz w:val="32"/>
              </w:rPr>
              <w:t>2</w:t>
            </w:r>
          </w:p>
        </w:tc>
        <w:tc>
          <w:tcPr>
            <w:tcW w:w="2693" w:type="dxa"/>
          </w:tcPr>
          <w:p w14:paraId="2A92F43F" w14:textId="77777777" w:rsidR="00152F54" w:rsidRDefault="00152F54" w:rsidP="00F2519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F25193">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F25193">
            <w:pPr>
              <w:pStyle w:val="CRCoverPage"/>
              <w:spacing w:after="0"/>
              <w:rPr>
                <w:noProof/>
              </w:rPr>
            </w:pPr>
          </w:p>
        </w:tc>
      </w:tr>
      <w:tr w:rsidR="00152F54" w14:paraId="4A1A1606" w14:textId="77777777" w:rsidTr="00F25193">
        <w:tc>
          <w:tcPr>
            <w:tcW w:w="9641" w:type="dxa"/>
            <w:gridSpan w:val="9"/>
            <w:tcBorders>
              <w:left w:val="single" w:sz="4" w:space="0" w:color="auto"/>
              <w:right w:val="single" w:sz="4" w:space="0" w:color="auto"/>
            </w:tcBorders>
          </w:tcPr>
          <w:p w14:paraId="1DE3E021" w14:textId="77777777" w:rsidR="00152F54" w:rsidRDefault="00152F54" w:rsidP="00F25193">
            <w:pPr>
              <w:pStyle w:val="CRCoverPage"/>
              <w:spacing w:after="0"/>
              <w:rPr>
                <w:noProof/>
              </w:rPr>
            </w:pPr>
          </w:p>
        </w:tc>
      </w:tr>
      <w:tr w:rsidR="00152F54" w14:paraId="53DE1C25" w14:textId="77777777" w:rsidTr="00F25193">
        <w:tc>
          <w:tcPr>
            <w:tcW w:w="9641" w:type="dxa"/>
            <w:gridSpan w:val="9"/>
            <w:tcBorders>
              <w:top w:val="single" w:sz="4" w:space="0" w:color="auto"/>
            </w:tcBorders>
          </w:tcPr>
          <w:p w14:paraId="65CBBB52" w14:textId="77777777" w:rsidR="00152F54" w:rsidRPr="00F25D98" w:rsidRDefault="00152F54" w:rsidP="00F2519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F25193">
        <w:tc>
          <w:tcPr>
            <w:tcW w:w="9641" w:type="dxa"/>
            <w:gridSpan w:val="9"/>
          </w:tcPr>
          <w:p w14:paraId="0AEA8BBD" w14:textId="77777777" w:rsidR="00152F54" w:rsidRDefault="00152F54" w:rsidP="00F25193">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F25193">
        <w:tc>
          <w:tcPr>
            <w:tcW w:w="2835" w:type="dxa"/>
          </w:tcPr>
          <w:p w14:paraId="788B2300" w14:textId="77777777" w:rsidR="00152F54" w:rsidRDefault="00152F54" w:rsidP="00F25193">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F251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F25193">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F251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5EB66457" w:rsidR="00152F54" w:rsidRDefault="00152F54" w:rsidP="00F25193">
            <w:pPr>
              <w:pStyle w:val="CRCoverPage"/>
              <w:spacing w:after="0"/>
              <w:jc w:val="center"/>
              <w:rPr>
                <w:b/>
                <w:caps/>
                <w:noProof/>
              </w:rPr>
            </w:pPr>
          </w:p>
        </w:tc>
        <w:tc>
          <w:tcPr>
            <w:tcW w:w="2126" w:type="dxa"/>
          </w:tcPr>
          <w:p w14:paraId="64870518" w14:textId="77777777" w:rsidR="00152F54" w:rsidRDefault="00152F54" w:rsidP="00F251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4E8BFA36" w:rsidR="00152F54" w:rsidRDefault="001433F4" w:rsidP="00F25193">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F251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F25193">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F25193">
        <w:tc>
          <w:tcPr>
            <w:tcW w:w="9641" w:type="dxa"/>
            <w:gridSpan w:val="11"/>
          </w:tcPr>
          <w:p w14:paraId="2BAB6120" w14:textId="77777777" w:rsidR="00152F54" w:rsidRDefault="00152F54" w:rsidP="00F25193">
            <w:pPr>
              <w:pStyle w:val="CRCoverPage"/>
              <w:spacing w:after="0"/>
              <w:rPr>
                <w:noProof/>
                <w:sz w:val="8"/>
                <w:szCs w:val="8"/>
              </w:rPr>
            </w:pPr>
          </w:p>
        </w:tc>
      </w:tr>
      <w:tr w:rsidR="00152F54" w14:paraId="34200ED6" w14:textId="77777777" w:rsidTr="00F25193">
        <w:tc>
          <w:tcPr>
            <w:tcW w:w="1843" w:type="dxa"/>
            <w:tcBorders>
              <w:top w:val="single" w:sz="4" w:space="0" w:color="auto"/>
              <w:left w:val="single" w:sz="4" w:space="0" w:color="auto"/>
            </w:tcBorders>
          </w:tcPr>
          <w:p w14:paraId="3A970A6B" w14:textId="77777777" w:rsidR="00152F54" w:rsidRDefault="00152F54" w:rsidP="00F25193">
            <w:pPr>
              <w:pStyle w:val="CRCoverPage"/>
              <w:tabs>
                <w:tab w:val="right" w:pos="1759"/>
              </w:tabs>
              <w:spacing w:after="0"/>
              <w:rPr>
                <w:b/>
                <w:i/>
                <w:noProof/>
              </w:rPr>
            </w:pPr>
            <w:bookmarkStart w:id="3" w:name="_Hlk528886602"/>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41A51DD8" w:rsidR="00152F54" w:rsidRDefault="00730CAB" w:rsidP="00F25193">
            <w:pPr>
              <w:pStyle w:val="CRCoverPage"/>
              <w:spacing w:after="0"/>
              <w:ind w:left="100"/>
              <w:rPr>
                <w:noProof/>
              </w:rPr>
            </w:pPr>
            <w:r w:rsidRPr="00730CAB">
              <w:rPr>
                <w:noProof/>
              </w:rPr>
              <w:t>Missing optionality bit in CG-ConfigInfo</w:t>
            </w:r>
          </w:p>
        </w:tc>
      </w:tr>
      <w:bookmarkEnd w:id="3"/>
      <w:tr w:rsidR="00152F54" w14:paraId="14C8E44A" w14:textId="77777777" w:rsidTr="00F25193">
        <w:tc>
          <w:tcPr>
            <w:tcW w:w="1843" w:type="dxa"/>
            <w:tcBorders>
              <w:left w:val="single" w:sz="4" w:space="0" w:color="auto"/>
            </w:tcBorders>
          </w:tcPr>
          <w:p w14:paraId="4CE60567" w14:textId="77777777" w:rsidR="00152F54" w:rsidRDefault="00152F54" w:rsidP="00F25193">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F25193">
            <w:pPr>
              <w:pStyle w:val="CRCoverPage"/>
              <w:spacing w:after="0"/>
              <w:rPr>
                <w:noProof/>
                <w:sz w:val="8"/>
                <w:szCs w:val="8"/>
              </w:rPr>
            </w:pPr>
          </w:p>
        </w:tc>
      </w:tr>
      <w:tr w:rsidR="00152F54" w14:paraId="4C1A2C53" w14:textId="77777777" w:rsidTr="00F25193">
        <w:tc>
          <w:tcPr>
            <w:tcW w:w="1843" w:type="dxa"/>
            <w:tcBorders>
              <w:left w:val="single" w:sz="4" w:space="0" w:color="auto"/>
            </w:tcBorders>
          </w:tcPr>
          <w:p w14:paraId="79EAA5D9" w14:textId="77777777" w:rsidR="00152F54" w:rsidRDefault="00152F54" w:rsidP="00F25193">
            <w:pPr>
              <w:pStyle w:val="CRCoverPage"/>
              <w:tabs>
                <w:tab w:val="right" w:pos="1759"/>
              </w:tabs>
              <w:spacing w:after="0"/>
              <w:rPr>
                <w:b/>
                <w:i/>
                <w:noProof/>
              </w:rPr>
            </w:pPr>
            <w:bookmarkStart w:id="4" w:name="_Hlk528886625"/>
            <w:r>
              <w:rPr>
                <w:b/>
                <w:i/>
                <w:noProof/>
              </w:rPr>
              <w:t>Source to WG:</w:t>
            </w:r>
          </w:p>
        </w:tc>
        <w:tc>
          <w:tcPr>
            <w:tcW w:w="7798" w:type="dxa"/>
            <w:gridSpan w:val="10"/>
            <w:tcBorders>
              <w:right w:val="single" w:sz="4" w:space="0" w:color="auto"/>
            </w:tcBorders>
            <w:shd w:val="pct30" w:color="FFFF00" w:fill="auto"/>
          </w:tcPr>
          <w:p w14:paraId="39E97429" w14:textId="460D3B95" w:rsidR="00152F54" w:rsidRDefault="00152F54" w:rsidP="00F25193">
            <w:pPr>
              <w:pStyle w:val="CRCoverPage"/>
              <w:spacing w:after="0"/>
              <w:ind w:left="100"/>
              <w:rPr>
                <w:noProof/>
              </w:rPr>
            </w:pPr>
            <w:r>
              <w:rPr>
                <w:noProof/>
              </w:rPr>
              <w:t>Ericsson</w:t>
            </w:r>
            <w:r w:rsidR="001574A7">
              <w:rPr>
                <w:noProof/>
              </w:rPr>
              <w:t>, Qualcomm Inc</w:t>
            </w:r>
          </w:p>
        </w:tc>
      </w:tr>
      <w:bookmarkEnd w:id="4"/>
      <w:tr w:rsidR="00152F54" w14:paraId="54EEE33A" w14:textId="77777777" w:rsidTr="00F25193">
        <w:tc>
          <w:tcPr>
            <w:tcW w:w="1843" w:type="dxa"/>
            <w:tcBorders>
              <w:left w:val="single" w:sz="4" w:space="0" w:color="auto"/>
            </w:tcBorders>
          </w:tcPr>
          <w:p w14:paraId="2323476B" w14:textId="77777777" w:rsidR="00152F54" w:rsidRDefault="00152F54" w:rsidP="00F2519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F25193">
            <w:pPr>
              <w:pStyle w:val="CRCoverPage"/>
              <w:spacing w:after="0"/>
              <w:ind w:left="100"/>
              <w:rPr>
                <w:noProof/>
              </w:rPr>
            </w:pPr>
            <w:r>
              <w:rPr>
                <w:noProof/>
              </w:rPr>
              <w:t>RAN2</w:t>
            </w:r>
          </w:p>
        </w:tc>
      </w:tr>
      <w:tr w:rsidR="00152F54" w14:paraId="3CA54087" w14:textId="77777777" w:rsidTr="00F25193">
        <w:tc>
          <w:tcPr>
            <w:tcW w:w="1843" w:type="dxa"/>
            <w:tcBorders>
              <w:left w:val="single" w:sz="4" w:space="0" w:color="auto"/>
            </w:tcBorders>
          </w:tcPr>
          <w:p w14:paraId="6B8FFD69" w14:textId="77777777" w:rsidR="00152F54" w:rsidRDefault="00152F54" w:rsidP="00F25193">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F25193">
            <w:pPr>
              <w:pStyle w:val="CRCoverPage"/>
              <w:spacing w:after="0"/>
              <w:rPr>
                <w:noProof/>
                <w:sz w:val="8"/>
                <w:szCs w:val="8"/>
              </w:rPr>
            </w:pPr>
          </w:p>
        </w:tc>
      </w:tr>
      <w:tr w:rsidR="00152F54" w14:paraId="369D3466" w14:textId="77777777" w:rsidTr="00F25193">
        <w:tc>
          <w:tcPr>
            <w:tcW w:w="1843" w:type="dxa"/>
            <w:tcBorders>
              <w:left w:val="single" w:sz="4" w:space="0" w:color="auto"/>
            </w:tcBorders>
          </w:tcPr>
          <w:p w14:paraId="2AA940BA" w14:textId="77777777" w:rsidR="00152F54" w:rsidRDefault="00152F54" w:rsidP="00F25193">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F25193">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F25193">
            <w:pPr>
              <w:pStyle w:val="CRCoverPage"/>
              <w:spacing w:after="0"/>
              <w:ind w:right="100"/>
              <w:rPr>
                <w:noProof/>
              </w:rPr>
            </w:pPr>
          </w:p>
        </w:tc>
        <w:tc>
          <w:tcPr>
            <w:tcW w:w="1417" w:type="dxa"/>
            <w:gridSpan w:val="2"/>
            <w:tcBorders>
              <w:left w:val="nil"/>
            </w:tcBorders>
          </w:tcPr>
          <w:p w14:paraId="0CE22D79" w14:textId="77777777" w:rsidR="00152F54" w:rsidRDefault="00152F54" w:rsidP="00F251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75084C1D" w:rsidR="00152F54" w:rsidRDefault="008E6865" w:rsidP="00F25193">
            <w:pPr>
              <w:pStyle w:val="CRCoverPage"/>
              <w:spacing w:after="0"/>
              <w:ind w:left="100"/>
              <w:rPr>
                <w:noProof/>
              </w:rPr>
            </w:pPr>
            <w:r>
              <w:rPr>
                <w:noProof/>
              </w:rPr>
              <w:t>2018-10-10</w:t>
            </w:r>
          </w:p>
        </w:tc>
      </w:tr>
      <w:tr w:rsidR="00152F54" w14:paraId="22450BAC" w14:textId="77777777" w:rsidTr="00F25193">
        <w:tc>
          <w:tcPr>
            <w:tcW w:w="1843" w:type="dxa"/>
            <w:tcBorders>
              <w:left w:val="single" w:sz="4" w:space="0" w:color="auto"/>
            </w:tcBorders>
          </w:tcPr>
          <w:p w14:paraId="47F008C4" w14:textId="77777777" w:rsidR="00152F54" w:rsidRDefault="00152F54" w:rsidP="00F25193">
            <w:pPr>
              <w:pStyle w:val="CRCoverPage"/>
              <w:spacing w:after="0"/>
              <w:rPr>
                <w:b/>
                <w:i/>
                <w:noProof/>
                <w:sz w:val="8"/>
                <w:szCs w:val="8"/>
              </w:rPr>
            </w:pPr>
          </w:p>
        </w:tc>
        <w:tc>
          <w:tcPr>
            <w:tcW w:w="1560" w:type="dxa"/>
            <w:gridSpan w:val="4"/>
          </w:tcPr>
          <w:p w14:paraId="5E8D2DA1" w14:textId="77777777" w:rsidR="00152F54" w:rsidRDefault="00152F54" w:rsidP="00F25193">
            <w:pPr>
              <w:pStyle w:val="CRCoverPage"/>
              <w:spacing w:after="0"/>
              <w:rPr>
                <w:noProof/>
                <w:sz w:val="8"/>
                <w:szCs w:val="8"/>
              </w:rPr>
            </w:pPr>
          </w:p>
        </w:tc>
        <w:tc>
          <w:tcPr>
            <w:tcW w:w="2694" w:type="dxa"/>
            <w:gridSpan w:val="3"/>
          </w:tcPr>
          <w:p w14:paraId="691C5EF0" w14:textId="77777777" w:rsidR="00152F54" w:rsidRDefault="00152F54" w:rsidP="00F25193">
            <w:pPr>
              <w:pStyle w:val="CRCoverPage"/>
              <w:spacing w:after="0"/>
              <w:rPr>
                <w:noProof/>
                <w:sz w:val="8"/>
                <w:szCs w:val="8"/>
              </w:rPr>
            </w:pPr>
          </w:p>
        </w:tc>
        <w:tc>
          <w:tcPr>
            <w:tcW w:w="1417" w:type="dxa"/>
            <w:gridSpan w:val="2"/>
          </w:tcPr>
          <w:p w14:paraId="00731B25" w14:textId="77777777" w:rsidR="00152F54" w:rsidRDefault="00152F54" w:rsidP="00F25193">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F25193">
            <w:pPr>
              <w:pStyle w:val="CRCoverPage"/>
              <w:spacing w:after="0"/>
              <w:rPr>
                <w:noProof/>
                <w:sz w:val="8"/>
                <w:szCs w:val="8"/>
              </w:rPr>
            </w:pPr>
          </w:p>
        </w:tc>
      </w:tr>
      <w:tr w:rsidR="00152F54" w14:paraId="153BAF12" w14:textId="77777777" w:rsidTr="00F25193">
        <w:trPr>
          <w:cantSplit/>
        </w:trPr>
        <w:tc>
          <w:tcPr>
            <w:tcW w:w="1843" w:type="dxa"/>
            <w:tcBorders>
              <w:left w:val="single" w:sz="4" w:space="0" w:color="auto"/>
            </w:tcBorders>
          </w:tcPr>
          <w:p w14:paraId="4DDD93EF" w14:textId="77777777" w:rsidR="00152F54" w:rsidRDefault="00152F54" w:rsidP="00F25193">
            <w:pPr>
              <w:pStyle w:val="CRCoverPage"/>
              <w:tabs>
                <w:tab w:val="right" w:pos="1759"/>
              </w:tabs>
              <w:spacing w:after="0"/>
              <w:rPr>
                <w:b/>
                <w:i/>
                <w:noProof/>
              </w:rPr>
            </w:pPr>
            <w:r>
              <w:rPr>
                <w:b/>
                <w:i/>
                <w:noProof/>
              </w:rPr>
              <w:t>Category:</w:t>
            </w:r>
          </w:p>
        </w:tc>
        <w:tc>
          <w:tcPr>
            <w:tcW w:w="425" w:type="dxa"/>
            <w:shd w:val="pct30" w:color="FFFF00" w:fill="auto"/>
          </w:tcPr>
          <w:p w14:paraId="4881187B" w14:textId="12F6050A" w:rsidR="00152F54" w:rsidRDefault="00933E50" w:rsidP="00F25193">
            <w:pPr>
              <w:pStyle w:val="CRCoverPage"/>
              <w:spacing w:after="0"/>
              <w:ind w:left="100"/>
              <w:rPr>
                <w:b/>
                <w:noProof/>
              </w:rPr>
            </w:pPr>
            <w:r>
              <w:rPr>
                <w:noProof/>
                <w:lang w:val="en-US"/>
              </w:rPr>
              <w:t>0412</w:t>
            </w:r>
          </w:p>
        </w:tc>
        <w:tc>
          <w:tcPr>
            <w:tcW w:w="3829" w:type="dxa"/>
            <w:gridSpan w:val="6"/>
            <w:tcBorders>
              <w:left w:val="nil"/>
            </w:tcBorders>
          </w:tcPr>
          <w:p w14:paraId="1B950CAA" w14:textId="77777777" w:rsidR="00152F54" w:rsidRDefault="00152F54" w:rsidP="00F25193">
            <w:pPr>
              <w:pStyle w:val="CRCoverPage"/>
              <w:spacing w:after="0"/>
              <w:rPr>
                <w:noProof/>
              </w:rPr>
            </w:pPr>
          </w:p>
        </w:tc>
        <w:tc>
          <w:tcPr>
            <w:tcW w:w="1417" w:type="dxa"/>
            <w:gridSpan w:val="2"/>
            <w:tcBorders>
              <w:left w:val="nil"/>
            </w:tcBorders>
          </w:tcPr>
          <w:p w14:paraId="40139167" w14:textId="77777777" w:rsidR="00152F54" w:rsidRDefault="00152F54" w:rsidP="00F251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28901D9D" w:rsidR="00152F54" w:rsidRDefault="00152F54" w:rsidP="00F25193">
            <w:pPr>
              <w:pStyle w:val="CRCoverPage"/>
              <w:spacing w:after="0"/>
              <w:ind w:left="100"/>
              <w:rPr>
                <w:noProof/>
              </w:rPr>
            </w:pPr>
            <w:r>
              <w:rPr>
                <w:noProof/>
              </w:rPr>
              <w:t>Rel-</w:t>
            </w:r>
            <w:r w:rsidR="001433F4">
              <w:rPr>
                <w:noProof/>
              </w:rPr>
              <w:t>15</w:t>
            </w:r>
          </w:p>
        </w:tc>
      </w:tr>
      <w:tr w:rsidR="00152F54" w14:paraId="529093F2" w14:textId="77777777" w:rsidTr="00F25193">
        <w:tc>
          <w:tcPr>
            <w:tcW w:w="1843" w:type="dxa"/>
            <w:tcBorders>
              <w:left w:val="single" w:sz="4" w:space="0" w:color="auto"/>
              <w:bottom w:val="single" w:sz="4" w:space="0" w:color="auto"/>
            </w:tcBorders>
          </w:tcPr>
          <w:p w14:paraId="2DB7EFE0" w14:textId="77777777" w:rsidR="00152F54" w:rsidRDefault="00152F54" w:rsidP="00F25193">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F251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F2519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F251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F25193">
        <w:tc>
          <w:tcPr>
            <w:tcW w:w="1843" w:type="dxa"/>
          </w:tcPr>
          <w:p w14:paraId="0F888B20" w14:textId="77777777" w:rsidR="00152F54" w:rsidRDefault="00152F54" w:rsidP="00F25193">
            <w:pPr>
              <w:pStyle w:val="CRCoverPage"/>
              <w:spacing w:after="0"/>
              <w:rPr>
                <w:b/>
                <w:i/>
                <w:noProof/>
                <w:sz w:val="8"/>
                <w:szCs w:val="8"/>
              </w:rPr>
            </w:pPr>
          </w:p>
        </w:tc>
        <w:tc>
          <w:tcPr>
            <w:tcW w:w="7798" w:type="dxa"/>
            <w:gridSpan w:val="10"/>
          </w:tcPr>
          <w:p w14:paraId="044E06CC" w14:textId="77777777" w:rsidR="00152F54" w:rsidRDefault="00152F54" w:rsidP="00F25193">
            <w:pPr>
              <w:pStyle w:val="CRCoverPage"/>
              <w:spacing w:after="0"/>
              <w:rPr>
                <w:noProof/>
                <w:sz w:val="8"/>
                <w:szCs w:val="8"/>
              </w:rPr>
            </w:pPr>
          </w:p>
        </w:tc>
      </w:tr>
      <w:tr w:rsidR="00152F54" w14:paraId="465ECEBA" w14:textId="77777777" w:rsidTr="00F25193">
        <w:tc>
          <w:tcPr>
            <w:tcW w:w="2268" w:type="dxa"/>
            <w:gridSpan w:val="2"/>
            <w:tcBorders>
              <w:top w:val="single" w:sz="4" w:space="0" w:color="auto"/>
              <w:left w:val="single" w:sz="4" w:space="0" w:color="auto"/>
            </w:tcBorders>
          </w:tcPr>
          <w:p w14:paraId="5AF83C9A" w14:textId="77777777" w:rsidR="00152F54" w:rsidRDefault="00152F54" w:rsidP="00F2519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97F2031" w14:textId="58D2AFCB" w:rsidR="00DE368E" w:rsidRPr="00DE368E" w:rsidRDefault="00DE368E" w:rsidP="001433F4">
            <w:pPr>
              <w:pStyle w:val="CRCoverPage"/>
              <w:spacing w:after="0"/>
              <w:ind w:left="100"/>
              <w:rPr>
                <w:b/>
                <w:noProof/>
              </w:rPr>
            </w:pPr>
            <w:r w:rsidRPr="00DE368E">
              <w:rPr>
                <w:b/>
                <w:noProof/>
              </w:rPr>
              <w:t>This CR was agreed in principle in Rev 1 in R2-1815939.</w:t>
            </w:r>
          </w:p>
          <w:p w14:paraId="25AEE912" w14:textId="591F96C1" w:rsidR="00DE368E" w:rsidRPr="00DE368E" w:rsidRDefault="008235E7" w:rsidP="001433F4">
            <w:pPr>
              <w:pStyle w:val="CRCoverPage"/>
              <w:spacing w:after="0"/>
              <w:ind w:left="100"/>
              <w:rPr>
                <w:b/>
                <w:noProof/>
              </w:rPr>
            </w:pPr>
            <w:r>
              <w:rPr>
                <w:b/>
                <w:noProof/>
              </w:rPr>
              <w:t>Change in Rev 2: No</w:t>
            </w:r>
            <w:bookmarkStart w:id="5" w:name="_GoBack"/>
            <w:bookmarkEnd w:id="5"/>
          </w:p>
          <w:p w14:paraId="7031523F" w14:textId="77777777" w:rsidR="00DE368E" w:rsidRDefault="00DE368E" w:rsidP="001433F4">
            <w:pPr>
              <w:pStyle w:val="CRCoverPage"/>
              <w:spacing w:after="0"/>
              <w:ind w:left="100"/>
              <w:rPr>
                <w:noProof/>
              </w:rPr>
            </w:pPr>
          </w:p>
          <w:p w14:paraId="03246117" w14:textId="7D02D1A3" w:rsidR="00F25193" w:rsidRDefault="00730CAB" w:rsidP="001433F4">
            <w:pPr>
              <w:pStyle w:val="CRCoverPage"/>
              <w:spacing w:after="0"/>
              <w:ind w:left="100"/>
              <w:rPr>
                <w:noProof/>
              </w:rPr>
            </w:pPr>
            <w:r>
              <w:rPr>
                <w:noProof/>
              </w:rPr>
              <w:t>Currently</w:t>
            </w:r>
            <w:r w:rsidR="008E0074">
              <w:rPr>
                <w:noProof/>
              </w:rPr>
              <w:t xml:space="preserve"> when reporting SCG failure information</w:t>
            </w:r>
            <w:r>
              <w:rPr>
                <w:noProof/>
              </w:rPr>
              <w:t>, a Master eNB/gNB cannot omit to provide meas</w:t>
            </w:r>
            <w:r w:rsidR="008E0074">
              <w:rPr>
                <w:noProof/>
              </w:rPr>
              <w:t>u</w:t>
            </w:r>
            <w:r>
              <w:rPr>
                <w:noProof/>
              </w:rPr>
              <w:t xml:space="preserve">rement information to the secondary </w:t>
            </w:r>
            <w:r w:rsidR="008E0074">
              <w:rPr>
                <w:noProof/>
              </w:rPr>
              <w:t>node.</w:t>
            </w:r>
          </w:p>
          <w:p w14:paraId="1D77162E" w14:textId="29323B35" w:rsidR="008E0074" w:rsidRDefault="008E0074" w:rsidP="001433F4">
            <w:pPr>
              <w:pStyle w:val="CRCoverPage"/>
              <w:spacing w:after="0"/>
              <w:ind w:left="100"/>
              <w:rPr>
                <w:noProof/>
              </w:rPr>
            </w:pPr>
            <w:r>
              <w:rPr>
                <w:noProof/>
              </w:rPr>
              <w:t xml:space="preserve">SCG failure measurement information might not always be available. </w:t>
            </w:r>
          </w:p>
          <w:p w14:paraId="07162E09" w14:textId="78F0B135" w:rsidR="00E13CCF" w:rsidRDefault="00E13CCF" w:rsidP="001433F4">
            <w:pPr>
              <w:pStyle w:val="CRCoverPage"/>
              <w:spacing w:after="0"/>
              <w:ind w:left="100"/>
              <w:rPr>
                <w:noProof/>
              </w:rPr>
            </w:pPr>
          </w:p>
          <w:p w14:paraId="25BE0961" w14:textId="6F101F03" w:rsidR="00E13CCF" w:rsidRPr="004D6A8B" w:rsidRDefault="004D6A8B" w:rsidP="001433F4">
            <w:pPr>
              <w:pStyle w:val="CRCoverPage"/>
              <w:spacing w:after="0"/>
              <w:ind w:left="100"/>
              <w:rPr>
                <w:noProof/>
              </w:rPr>
            </w:pPr>
            <w:r w:rsidRPr="001623CA">
              <w:rPr>
                <w:i/>
              </w:rPr>
              <w:t>CG-</w:t>
            </w:r>
            <w:proofErr w:type="spellStart"/>
            <w:r w:rsidRPr="001623CA">
              <w:rPr>
                <w:i/>
              </w:rPr>
              <w:t>ConfigInfo</w:t>
            </w:r>
            <w:proofErr w:type="spellEnd"/>
            <w:r>
              <w:rPr>
                <w:noProof/>
              </w:rPr>
              <w:t xml:space="preserve"> is not designed in accordance with the 36.331</w:t>
            </w:r>
            <w:r w:rsidRPr="00CC7909">
              <w:rPr>
                <w:i/>
                <w:noProof/>
              </w:rPr>
              <w:t xml:space="preserve"> SCGFailureInformationNR</w:t>
            </w:r>
            <w:r>
              <w:rPr>
                <w:i/>
                <w:noProof/>
              </w:rPr>
              <w:t xml:space="preserve"> </w:t>
            </w:r>
            <w:r>
              <w:rPr>
                <w:noProof/>
              </w:rPr>
              <w:t xml:space="preserve">message: </w:t>
            </w:r>
          </w:p>
          <w:p w14:paraId="044BC817" w14:textId="77777777" w:rsidR="004D6A8B" w:rsidRDefault="004D6A8B" w:rsidP="001433F4">
            <w:pPr>
              <w:pStyle w:val="CRCoverPage"/>
              <w:spacing w:after="0"/>
              <w:ind w:left="100"/>
              <w:rPr>
                <w:noProof/>
              </w:rPr>
            </w:pPr>
          </w:p>
          <w:p w14:paraId="5BFBCB7F" w14:textId="77777777" w:rsidR="00E13CCF" w:rsidRPr="00E13CCF" w:rsidRDefault="00E13CCF" w:rsidP="00E13C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E13CCF">
              <w:rPr>
                <w:rFonts w:ascii="Courier New" w:hAnsi="Courier New"/>
                <w:noProof/>
                <w:sz w:val="16"/>
                <w:lang w:val="en-US" w:eastAsia="en-US"/>
              </w:rPr>
              <w:t>FailureReportSCG-NR-r15 ::=</w:t>
            </w:r>
            <w:r w:rsidRPr="00E13CCF">
              <w:rPr>
                <w:rFonts w:ascii="Courier New" w:hAnsi="Courier New"/>
                <w:noProof/>
                <w:sz w:val="16"/>
                <w:lang w:val="en-US" w:eastAsia="en-US"/>
              </w:rPr>
              <w:tab/>
            </w:r>
            <w:r w:rsidRPr="00E13CCF">
              <w:rPr>
                <w:rFonts w:ascii="Courier New" w:hAnsi="Courier New"/>
                <w:noProof/>
                <w:sz w:val="16"/>
                <w:lang w:val="en-US" w:eastAsia="en-US"/>
              </w:rPr>
              <w:tab/>
              <w:t>SEQUENCE {</w:t>
            </w:r>
          </w:p>
          <w:p w14:paraId="65BAB74D" w14:textId="77777777" w:rsidR="00E13CCF" w:rsidRPr="00E13CCF" w:rsidRDefault="00E13CCF" w:rsidP="00E13C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E13CCF">
              <w:rPr>
                <w:rFonts w:ascii="Courier New" w:hAnsi="Courier New"/>
                <w:noProof/>
                <w:sz w:val="16"/>
                <w:lang w:val="en-US" w:eastAsia="en-US"/>
              </w:rPr>
              <w:tab/>
              <w:t>failureType-r15</w:t>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t>ENUMERATED {</w:t>
            </w:r>
          </w:p>
          <w:p w14:paraId="471701F4" w14:textId="77777777" w:rsidR="00E13CCF" w:rsidRPr="00E13CCF" w:rsidRDefault="00E13CCF" w:rsidP="00E13C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t>t31</w:t>
            </w:r>
            <w:r w:rsidRPr="00E13CCF">
              <w:rPr>
                <w:rFonts w:ascii="Courier New" w:eastAsia="MS Mincho" w:hAnsi="Courier New"/>
                <w:noProof/>
                <w:sz w:val="16"/>
                <w:lang w:val="en-US" w:eastAsia="en-US"/>
              </w:rPr>
              <w:t>0</w:t>
            </w:r>
            <w:r w:rsidRPr="00E13CCF">
              <w:rPr>
                <w:rFonts w:ascii="Courier New" w:hAnsi="Courier New"/>
                <w:noProof/>
                <w:sz w:val="16"/>
                <w:lang w:val="en-US" w:eastAsia="en-US"/>
              </w:rPr>
              <w:t>-Expiry, randomAccessProblem,</w:t>
            </w:r>
          </w:p>
          <w:p w14:paraId="58B2C694" w14:textId="77777777" w:rsidR="00E13CCF" w:rsidRPr="00E13CCF" w:rsidRDefault="00E13CCF" w:rsidP="00E13C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t>rlc-MaxNumRetx,</w:t>
            </w:r>
          </w:p>
          <w:p w14:paraId="5D790CE8" w14:textId="77777777" w:rsidR="00E13CCF" w:rsidRPr="00E13CCF" w:rsidRDefault="00E13CCF" w:rsidP="00E13C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t>scg-ChangeFailure, scg-reconfigFailure,</w:t>
            </w:r>
          </w:p>
          <w:p w14:paraId="07F104C4" w14:textId="77777777" w:rsidR="00E13CCF" w:rsidRPr="00E13CCF" w:rsidRDefault="00E13CCF" w:rsidP="00E13C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t>srb3-IntegrityFailure},</w:t>
            </w:r>
          </w:p>
          <w:p w14:paraId="44507692" w14:textId="77777777" w:rsidR="00E13CCF" w:rsidRPr="00E13CCF" w:rsidRDefault="00E13CCF" w:rsidP="00E13C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E13CCF">
              <w:rPr>
                <w:rFonts w:ascii="Courier New" w:hAnsi="Courier New"/>
                <w:noProof/>
                <w:sz w:val="16"/>
                <w:lang w:val="en-US" w:eastAsia="en-US"/>
              </w:rPr>
              <w:tab/>
              <w:t>measResultFreqListNR-r15</w:t>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t>MeasResultFreqListFailNR-r15</w:t>
            </w:r>
            <w:r w:rsidRPr="00E13CCF">
              <w:rPr>
                <w:rFonts w:ascii="Courier New" w:hAnsi="Courier New"/>
                <w:noProof/>
                <w:sz w:val="16"/>
                <w:lang w:val="en-US" w:eastAsia="en-US"/>
              </w:rPr>
              <w:tab/>
            </w:r>
            <w:r w:rsidRPr="00E13CCF">
              <w:rPr>
                <w:rFonts w:ascii="Courier New" w:hAnsi="Courier New"/>
                <w:noProof/>
                <w:sz w:val="16"/>
                <w:lang w:val="en-US" w:eastAsia="en-US"/>
              </w:rPr>
              <w:tab/>
              <w:t>OPTIONAL,</w:t>
            </w:r>
          </w:p>
          <w:p w14:paraId="5DE18EB0" w14:textId="77777777" w:rsidR="00E13CCF" w:rsidRPr="00E13CCF" w:rsidRDefault="00E13CCF" w:rsidP="00E13C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E13CCF">
              <w:rPr>
                <w:rFonts w:ascii="Courier New" w:hAnsi="Courier New"/>
                <w:noProof/>
                <w:sz w:val="16"/>
                <w:lang w:val="en-US" w:eastAsia="en-US"/>
              </w:rPr>
              <w:tab/>
              <w:t>measResultSCG-r15</w:t>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t>OCTET STRING</w:t>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highlight w:val="yellow"/>
                <w:lang w:val="en-US" w:eastAsia="en-US"/>
              </w:rPr>
              <w:t>OPTIONAL</w:t>
            </w:r>
            <w:r w:rsidRPr="00E13CCF">
              <w:rPr>
                <w:rFonts w:ascii="Courier New" w:hAnsi="Courier New"/>
                <w:noProof/>
                <w:sz w:val="16"/>
                <w:lang w:val="en-US" w:eastAsia="en-US"/>
              </w:rPr>
              <w:t>,</w:t>
            </w:r>
          </w:p>
          <w:p w14:paraId="312BD300" w14:textId="77777777" w:rsidR="00E13CCF" w:rsidRPr="00E13CCF" w:rsidRDefault="00E13CCF" w:rsidP="00E13C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E13CCF">
              <w:rPr>
                <w:rFonts w:ascii="Courier New" w:hAnsi="Courier New"/>
                <w:noProof/>
                <w:sz w:val="16"/>
                <w:lang w:val="en-US" w:eastAsia="en-US"/>
              </w:rPr>
              <w:tab/>
              <w:t>...</w:t>
            </w:r>
          </w:p>
          <w:p w14:paraId="794A7167" w14:textId="77777777" w:rsidR="00E13CCF" w:rsidRPr="00E13CCF" w:rsidRDefault="00E13CCF" w:rsidP="00E13C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E13CCF">
              <w:rPr>
                <w:rFonts w:ascii="Courier New" w:hAnsi="Courier New"/>
                <w:noProof/>
                <w:sz w:val="16"/>
                <w:lang w:val="en-US" w:eastAsia="en-US"/>
              </w:rPr>
              <w:t>}</w:t>
            </w:r>
          </w:p>
          <w:p w14:paraId="37ED646B" w14:textId="77777777" w:rsidR="00E13CCF" w:rsidRPr="00E13CCF" w:rsidRDefault="00E13CCF" w:rsidP="00E13C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14:paraId="265049D3" w14:textId="712CEDE7" w:rsidR="00E13CCF" w:rsidRDefault="00E13CCF" w:rsidP="001433F4">
            <w:pPr>
              <w:pStyle w:val="CRCoverPage"/>
              <w:spacing w:after="0"/>
              <w:ind w:left="100"/>
              <w:rPr>
                <w:noProof/>
              </w:rPr>
            </w:pPr>
          </w:p>
          <w:p w14:paraId="63AFB758" w14:textId="77777777" w:rsidR="00E13CCF" w:rsidRDefault="00E13CCF" w:rsidP="001433F4">
            <w:pPr>
              <w:pStyle w:val="CRCoverPage"/>
              <w:spacing w:after="0"/>
              <w:ind w:left="100"/>
              <w:rPr>
                <w:rFonts w:cs="Arial"/>
                <w:lang w:val="en-US"/>
              </w:rPr>
            </w:pPr>
          </w:p>
          <w:p w14:paraId="0039D9A2" w14:textId="7054E00E" w:rsidR="001433F4" w:rsidRDefault="001433F4" w:rsidP="001433F4">
            <w:pPr>
              <w:pStyle w:val="CRCoverPage"/>
              <w:spacing w:after="0"/>
              <w:ind w:left="100"/>
              <w:rPr>
                <w:noProof/>
              </w:rPr>
            </w:pPr>
          </w:p>
        </w:tc>
      </w:tr>
      <w:tr w:rsidR="00152F54" w14:paraId="02024DCB" w14:textId="77777777" w:rsidTr="00F25193">
        <w:tc>
          <w:tcPr>
            <w:tcW w:w="2268" w:type="dxa"/>
            <w:gridSpan w:val="2"/>
            <w:tcBorders>
              <w:left w:val="single" w:sz="4" w:space="0" w:color="auto"/>
            </w:tcBorders>
          </w:tcPr>
          <w:p w14:paraId="3E2D9C39" w14:textId="77777777" w:rsidR="00152F54" w:rsidRDefault="00152F54" w:rsidP="00F25193">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F25193">
            <w:pPr>
              <w:pStyle w:val="CRCoverPage"/>
              <w:spacing w:after="0"/>
              <w:rPr>
                <w:noProof/>
                <w:sz w:val="8"/>
                <w:szCs w:val="8"/>
              </w:rPr>
            </w:pPr>
          </w:p>
        </w:tc>
      </w:tr>
      <w:tr w:rsidR="00152F54" w14:paraId="5A292410" w14:textId="77777777" w:rsidTr="00F25193">
        <w:tc>
          <w:tcPr>
            <w:tcW w:w="2268" w:type="dxa"/>
            <w:gridSpan w:val="2"/>
            <w:tcBorders>
              <w:left w:val="single" w:sz="4" w:space="0" w:color="auto"/>
            </w:tcBorders>
          </w:tcPr>
          <w:p w14:paraId="2D6F0E55" w14:textId="77777777" w:rsidR="00152F54" w:rsidRDefault="00152F54" w:rsidP="00F2519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8563B7B" w14:textId="2255F4E3" w:rsidR="004D6A8B" w:rsidRDefault="00E52BF5" w:rsidP="00F25193">
            <w:pPr>
              <w:pStyle w:val="CRCoverPage"/>
              <w:spacing w:after="0"/>
              <w:ind w:left="100"/>
            </w:pPr>
            <w:r>
              <w:t>Clarified in field descript</w:t>
            </w:r>
            <w:r w:rsidR="00022CB4">
              <w:t>ion that sender may include empty measurement report in case no measurement information is available.</w:t>
            </w:r>
          </w:p>
          <w:p w14:paraId="181B5E4A" w14:textId="77777777" w:rsidR="004D6A8B" w:rsidRPr="004D6A8B" w:rsidRDefault="004D6A8B" w:rsidP="00F25193">
            <w:pPr>
              <w:pStyle w:val="CRCoverPage"/>
              <w:spacing w:after="0"/>
              <w:ind w:left="100"/>
            </w:pPr>
          </w:p>
          <w:p w14:paraId="75F6A2EF" w14:textId="77777777" w:rsidR="00446621" w:rsidRPr="00446621" w:rsidRDefault="00446621" w:rsidP="00446621">
            <w:pPr>
              <w:pStyle w:val="CRCoverPage"/>
              <w:spacing w:after="0"/>
              <w:ind w:left="100"/>
              <w:rPr>
                <w:b/>
                <w:noProof/>
              </w:rPr>
            </w:pPr>
            <w:r w:rsidRPr="00446621">
              <w:rPr>
                <w:b/>
                <w:noProof/>
              </w:rPr>
              <w:t>Impact analysis</w:t>
            </w:r>
          </w:p>
          <w:p w14:paraId="11D598AC" w14:textId="77777777" w:rsidR="00446621" w:rsidRPr="00446621" w:rsidRDefault="00446621" w:rsidP="00446621">
            <w:pPr>
              <w:pStyle w:val="CRCoverPage"/>
              <w:spacing w:after="0"/>
              <w:ind w:left="100"/>
              <w:rPr>
                <w:noProof/>
                <w:u w:val="single"/>
              </w:rPr>
            </w:pPr>
            <w:r w:rsidRPr="00446621">
              <w:rPr>
                <w:noProof/>
                <w:u w:val="single"/>
              </w:rPr>
              <w:t>Impacted functionality:</w:t>
            </w:r>
          </w:p>
          <w:p w14:paraId="4A4ECAB0" w14:textId="346751D7" w:rsidR="00446621" w:rsidRDefault="004D6A8B" w:rsidP="00446621">
            <w:pPr>
              <w:pStyle w:val="CRCoverPage"/>
              <w:spacing w:after="0"/>
              <w:ind w:left="100"/>
              <w:rPr>
                <w:noProof/>
              </w:rPr>
            </w:pPr>
            <w:r>
              <w:rPr>
                <w:noProof/>
              </w:rPr>
              <w:lastRenderedPageBreak/>
              <w:t>INM signalling</w:t>
            </w:r>
          </w:p>
          <w:p w14:paraId="4BC2915C" w14:textId="77777777" w:rsidR="00446621" w:rsidRDefault="00446621" w:rsidP="00446621">
            <w:pPr>
              <w:pStyle w:val="CRCoverPage"/>
              <w:spacing w:after="0"/>
              <w:ind w:left="100"/>
              <w:rPr>
                <w:noProof/>
              </w:rPr>
            </w:pPr>
          </w:p>
          <w:p w14:paraId="024F64F2" w14:textId="77777777" w:rsidR="00446621" w:rsidRPr="00446621" w:rsidRDefault="00446621" w:rsidP="00446621">
            <w:pPr>
              <w:pStyle w:val="CRCoverPage"/>
              <w:spacing w:after="0"/>
              <w:ind w:left="100"/>
              <w:rPr>
                <w:noProof/>
                <w:u w:val="single"/>
              </w:rPr>
            </w:pPr>
            <w:r w:rsidRPr="00446621">
              <w:rPr>
                <w:noProof/>
                <w:u w:val="single"/>
              </w:rPr>
              <w:t xml:space="preserve">Inter-operability: </w:t>
            </w:r>
          </w:p>
          <w:p w14:paraId="1885A574" w14:textId="01736C36" w:rsidR="000610B8" w:rsidRPr="001433F4" w:rsidRDefault="00022CB4" w:rsidP="00446621">
            <w:pPr>
              <w:pStyle w:val="CRCoverPage"/>
              <w:spacing w:after="0"/>
              <w:ind w:left="100"/>
              <w:rPr>
                <w:noProof/>
              </w:rPr>
            </w:pPr>
            <w:r>
              <w:rPr>
                <w:noProof/>
              </w:rPr>
              <w:t>No inter-operability issue expected.</w:t>
            </w:r>
          </w:p>
        </w:tc>
      </w:tr>
      <w:tr w:rsidR="00152F54" w14:paraId="1286EC87" w14:textId="77777777" w:rsidTr="00F25193">
        <w:tc>
          <w:tcPr>
            <w:tcW w:w="2268" w:type="dxa"/>
            <w:gridSpan w:val="2"/>
            <w:tcBorders>
              <w:left w:val="single" w:sz="4" w:space="0" w:color="auto"/>
            </w:tcBorders>
          </w:tcPr>
          <w:p w14:paraId="77595A3E" w14:textId="77777777" w:rsidR="00152F54" w:rsidRDefault="00152F54" w:rsidP="00F25193">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F25193">
            <w:pPr>
              <w:pStyle w:val="CRCoverPage"/>
              <w:spacing w:after="0"/>
              <w:rPr>
                <w:noProof/>
                <w:sz w:val="8"/>
                <w:szCs w:val="8"/>
              </w:rPr>
            </w:pPr>
          </w:p>
        </w:tc>
      </w:tr>
      <w:tr w:rsidR="00152F54" w14:paraId="20BEAAC9" w14:textId="77777777" w:rsidTr="00F25193">
        <w:tc>
          <w:tcPr>
            <w:tcW w:w="2268" w:type="dxa"/>
            <w:gridSpan w:val="2"/>
            <w:tcBorders>
              <w:left w:val="single" w:sz="4" w:space="0" w:color="auto"/>
              <w:bottom w:val="single" w:sz="4" w:space="0" w:color="auto"/>
            </w:tcBorders>
          </w:tcPr>
          <w:p w14:paraId="5D2CA772" w14:textId="77777777" w:rsidR="00152F54" w:rsidRDefault="00152F54" w:rsidP="00F2519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EB13D72" w14:textId="45905A29" w:rsidR="008E6865" w:rsidRDefault="00022CB4" w:rsidP="008E6865">
            <w:pPr>
              <w:pStyle w:val="CRCoverPage"/>
              <w:spacing w:after="0"/>
              <w:ind w:left="100"/>
              <w:rPr>
                <w:noProof/>
              </w:rPr>
            </w:pPr>
            <w:r>
              <w:rPr>
                <w:noProof/>
              </w:rPr>
              <w:t xml:space="preserve">Not clear how sending node will </w:t>
            </w:r>
            <w:r w:rsidR="008E6865">
              <w:rPr>
                <w:noProof/>
              </w:rPr>
              <w:t xml:space="preserve">populate the </w:t>
            </w:r>
            <w:r w:rsidR="008E6865" w:rsidRPr="008E6865">
              <w:rPr>
                <w:i/>
                <w:noProof/>
              </w:rPr>
              <w:t>CG-ConfigInfo</w:t>
            </w:r>
            <w:r w:rsidR="008E6865">
              <w:rPr>
                <w:noProof/>
              </w:rPr>
              <w:t xml:space="preserve"> in case SCG failure measurement information is not available. </w:t>
            </w:r>
          </w:p>
          <w:p w14:paraId="1520A74B" w14:textId="4C2F029D" w:rsidR="00152F54" w:rsidRDefault="00152F54" w:rsidP="00F25193">
            <w:pPr>
              <w:pStyle w:val="CRCoverPage"/>
              <w:spacing w:after="0"/>
              <w:ind w:left="100"/>
              <w:rPr>
                <w:noProof/>
              </w:rPr>
            </w:pPr>
          </w:p>
        </w:tc>
      </w:tr>
      <w:tr w:rsidR="00152F54" w14:paraId="7FF4C6F7" w14:textId="77777777" w:rsidTr="00F25193">
        <w:tc>
          <w:tcPr>
            <w:tcW w:w="2268" w:type="dxa"/>
            <w:gridSpan w:val="2"/>
          </w:tcPr>
          <w:p w14:paraId="4DAA9FE2" w14:textId="77777777" w:rsidR="00152F54" w:rsidRDefault="00152F54" w:rsidP="00F25193">
            <w:pPr>
              <w:pStyle w:val="CRCoverPage"/>
              <w:spacing w:after="0"/>
              <w:rPr>
                <w:b/>
                <w:i/>
                <w:noProof/>
                <w:sz w:val="8"/>
                <w:szCs w:val="8"/>
              </w:rPr>
            </w:pPr>
          </w:p>
        </w:tc>
        <w:tc>
          <w:tcPr>
            <w:tcW w:w="7373" w:type="dxa"/>
            <w:gridSpan w:val="9"/>
          </w:tcPr>
          <w:p w14:paraId="25C48A27" w14:textId="77777777" w:rsidR="00152F54" w:rsidRDefault="00152F54" w:rsidP="00F25193">
            <w:pPr>
              <w:pStyle w:val="CRCoverPage"/>
              <w:spacing w:after="0"/>
              <w:rPr>
                <w:noProof/>
                <w:sz w:val="8"/>
                <w:szCs w:val="8"/>
              </w:rPr>
            </w:pPr>
          </w:p>
        </w:tc>
      </w:tr>
      <w:tr w:rsidR="00152F54" w14:paraId="335E6C6F" w14:textId="77777777" w:rsidTr="00F25193">
        <w:tc>
          <w:tcPr>
            <w:tcW w:w="2268" w:type="dxa"/>
            <w:gridSpan w:val="2"/>
            <w:tcBorders>
              <w:top w:val="single" w:sz="4" w:space="0" w:color="auto"/>
              <w:left w:val="single" w:sz="4" w:space="0" w:color="auto"/>
            </w:tcBorders>
          </w:tcPr>
          <w:p w14:paraId="6C81F8E6" w14:textId="77777777" w:rsidR="00152F54" w:rsidRDefault="00152F54" w:rsidP="00F2519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47E531AA" w:rsidR="00152F54" w:rsidRDefault="008E6865" w:rsidP="00F25193">
            <w:pPr>
              <w:pStyle w:val="CRCoverPage"/>
              <w:spacing w:after="0"/>
              <w:ind w:left="100"/>
              <w:rPr>
                <w:noProof/>
              </w:rPr>
            </w:pPr>
            <w:r>
              <w:rPr>
                <w:noProof/>
              </w:rPr>
              <w:t>11.2.2</w:t>
            </w:r>
          </w:p>
        </w:tc>
      </w:tr>
      <w:tr w:rsidR="00152F54" w14:paraId="2F3911C5" w14:textId="77777777" w:rsidTr="00F25193">
        <w:tc>
          <w:tcPr>
            <w:tcW w:w="2268" w:type="dxa"/>
            <w:gridSpan w:val="2"/>
            <w:tcBorders>
              <w:left w:val="single" w:sz="4" w:space="0" w:color="auto"/>
            </w:tcBorders>
          </w:tcPr>
          <w:p w14:paraId="4872AFFF" w14:textId="77777777" w:rsidR="00152F54" w:rsidRDefault="00152F54" w:rsidP="00F25193">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F25193">
            <w:pPr>
              <w:pStyle w:val="CRCoverPage"/>
              <w:spacing w:after="0"/>
              <w:rPr>
                <w:noProof/>
                <w:sz w:val="8"/>
                <w:szCs w:val="8"/>
              </w:rPr>
            </w:pPr>
          </w:p>
        </w:tc>
      </w:tr>
      <w:tr w:rsidR="00152F54" w14:paraId="06A02EE1" w14:textId="77777777" w:rsidTr="00F25193">
        <w:tc>
          <w:tcPr>
            <w:tcW w:w="2268" w:type="dxa"/>
            <w:gridSpan w:val="2"/>
            <w:tcBorders>
              <w:left w:val="single" w:sz="4" w:space="0" w:color="auto"/>
            </w:tcBorders>
          </w:tcPr>
          <w:p w14:paraId="3B6B7E52" w14:textId="77777777" w:rsidR="00152F54" w:rsidRDefault="00152F54" w:rsidP="00F251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F251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F25193">
            <w:pPr>
              <w:pStyle w:val="CRCoverPage"/>
              <w:spacing w:after="0"/>
              <w:jc w:val="center"/>
              <w:rPr>
                <w:b/>
                <w:caps/>
                <w:noProof/>
              </w:rPr>
            </w:pPr>
            <w:r>
              <w:rPr>
                <w:b/>
                <w:caps/>
                <w:noProof/>
              </w:rPr>
              <w:t>N</w:t>
            </w:r>
          </w:p>
        </w:tc>
        <w:tc>
          <w:tcPr>
            <w:tcW w:w="2977" w:type="dxa"/>
            <w:gridSpan w:val="3"/>
          </w:tcPr>
          <w:p w14:paraId="32A55383" w14:textId="77777777" w:rsidR="00152F54" w:rsidRDefault="00152F54" w:rsidP="00F2519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F25193">
            <w:pPr>
              <w:pStyle w:val="CRCoverPage"/>
              <w:spacing w:after="0"/>
              <w:ind w:left="99"/>
              <w:rPr>
                <w:noProof/>
              </w:rPr>
            </w:pPr>
          </w:p>
        </w:tc>
      </w:tr>
      <w:tr w:rsidR="00152F54" w14:paraId="36449EBD" w14:textId="77777777" w:rsidTr="00F25193">
        <w:tc>
          <w:tcPr>
            <w:tcW w:w="2268" w:type="dxa"/>
            <w:gridSpan w:val="2"/>
            <w:tcBorders>
              <w:left w:val="single" w:sz="4" w:space="0" w:color="auto"/>
            </w:tcBorders>
          </w:tcPr>
          <w:p w14:paraId="4A33215D" w14:textId="77777777" w:rsidR="00152F54" w:rsidRDefault="00152F54" w:rsidP="00F251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F25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6B0AC135" w:rsidR="00152F54" w:rsidRDefault="001433F4" w:rsidP="00F25193">
            <w:pPr>
              <w:pStyle w:val="CRCoverPage"/>
              <w:spacing w:after="0"/>
              <w:jc w:val="center"/>
              <w:rPr>
                <w:b/>
                <w:caps/>
                <w:noProof/>
              </w:rPr>
            </w:pPr>
            <w:r>
              <w:rPr>
                <w:b/>
                <w:caps/>
                <w:noProof/>
              </w:rPr>
              <w:t>N</w:t>
            </w:r>
          </w:p>
        </w:tc>
        <w:tc>
          <w:tcPr>
            <w:tcW w:w="2977" w:type="dxa"/>
            <w:gridSpan w:val="3"/>
          </w:tcPr>
          <w:p w14:paraId="360D7A15" w14:textId="77777777" w:rsidR="00152F54" w:rsidRDefault="00152F54" w:rsidP="00F2519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F25193">
            <w:pPr>
              <w:pStyle w:val="CRCoverPage"/>
              <w:spacing w:after="0"/>
              <w:ind w:left="99"/>
              <w:rPr>
                <w:noProof/>
              </w:rPr>
            </w:pPr>
            <w:r>
              <w:rPr>
                <w:noProof/>
              </w:rPr>
              <w:t xml:space="preserve">TS/TR ... CR ... </w:t>
            </w:r>
          </w:p>
        </w:tc>
      </w:tr>
      <w:tr w:rsidR="00152F54" w14:paraId="7650B134" w14:textId="77777777" w:rsidTr="00F25193">
        <w:tc>
          <w:tcPr>
            <w:tcW w:w="2268" w:type="dxa"/>
            <w:gridSpan w:val="2"/>
            <w:tcBorders>
              <w:left w:val="single" w:sz="4" w:space="0" w:color="auto"/>
            </w:tcBorders>
          </w:tcPr>
          <w:p w14:paraId="018A76EE" w14:textId="77777777" w:rsidR="00152F54" w:rsidRDefault="00152F54" w:rsidP="00F251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F25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16A2F50F" w:rsidR="00152F54" w:rsidRDefault="001433F4" w:rsidP="00F25193">
            <w:pPr>
              <w:pStyle w:val="CRCoverPage"/>
              <w:spacing w:after="0"/>
              <w:jc w:val="center"/>
              <w:rPr>
                <w:b/>
                <w:caps/>
                <w:noProof/>
              </w:rPr>
            </w:pPr>
            <w:r>
              <w:rPr>
                <w:b/>
                <w:caps/>
                <w:noProof/>
              </w:rPr>
              <w:t>N</w:t>
            </w:r>
          </w:p>
        </w:tc>
        <w:tc>
          <w:tcPr>
            <w:tcW w:w="2977" w:type="dxa"/>
            <w:gridSpan w:val="3"/>
          </w:tcPr>
          <w:p w14:paraId="2222D8F3" w14:textId="77777777" w:rsidR="00152F54" w:rsidRDefault="00152F54" w:rsidP="00F2519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F25193">
            <w:pPr>
              <w:pStyle w:val="CRCoverPage"/>
              <w:spacing w:after="0"/>
              <w:ind w:left="99"/>
              <w:rPr>
                <w:noProof/>
              </w:rPr>
            </w:pPr>
            <w:r>
              <w:rPr>
                <w:noProof/>
              </w:rPr>
              <w:t xml:space="preserve">TS/TR ... CR ... </w:t>
            </w:r>
          </w:p>
        </w:tc>
      </w:tr>
      <w:tr w:rsidR="00152F54" w14:paraId="538280C6" w14:textId="77777777" w:rsidTr="00F25193">
        <w:tc>
          <w:tcPr>
            <w:tcW w:w="2268" w:type="dxa"/>
            <w:gridSpan w:val="2"/>
            <w:tcBorders>
              <w:left w:val="single" w:sz="4" w:space="0" w:color="auto"/>
            </w:tcBorders>
          </w:tcPr>
          <w:p w14:paraId="10AB0CEF" w14:textId="77777777" w:rsidR="00152F54" w:rsidRDefault="00152F54" w:rsidP="00F251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F25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049FFC05" w:rsidR="00152F54" w:rsidRDefault="001433F4" w:rsidP="00F25193">
            <w:pPr>
              <w:pStyle w:val="CRCoverPage"/>
              <w:spacing w:after="0"/>
              <w:jc w:val="center"/>
              <w:rPr>
                <w:b/>
                <w:caps/>
                <w:noProof/>
              </w:rPr>
            </w:pPr>
            <w:r>
              <w:rPr>
                <w:b/>
                <w:caps/>
                <w:noProof/>
              </w:rPr>
              <w:t>N</w:t>
            </w:r>
          </w:p>
        </w:tc>
        <w:tc>
          <w:tcPr>
            <w:tcW w:w="2977" w:type="dxa"/>
            <w:gridSpan w:val="3"/>
          </w:tcPr>
          <w:p w14:paraId="414199A3" w14:textId="77777777" w:rsidR="00152F54" w:rsidRDefault="00152F54" w:rsidP="00F2519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F25193">
            <w:pPr>
              <w:pStyle w:val="CRCoverPage"/>
              <w:spacing w:after="0"/>
              <w:ind w:left="99"/>
              <w:rPr>
                <w:noProof/>
              </w:rPr>
            </w:pPr>
            <w:r>
              <w:rPr>
                <w:noProof/>
              </w:rPr>
              <w:t xml:space="preserve">TS/TR ... CR ... </w:t>
            </w:r>
          </w:p>
        </w:tc>
      </w:tr>
      <w:tr w:rsidR="00152F54" w14:paraId="7CFF9CDA" w14:textId="77777777" w:rsidTr="00F25193">
        <w:tc>
          <w:tcPr>
            <w:tcW w:w="2268" w:type="dxa"/>
            <w:gridSpan w:val="2"/>
            <w:tcBorders>
              <w:left w:val="single" w:sz="4" w:space="0" w:color="auto"/>
            </w:tcBorders>
          </w:tcPr>
          <w:p w14:paraId="5092FB47" w14:textId="77777777" w:rsidR="00152F54" w:rsidRDefault="00152F54" w:rsidP="00F25193">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F25193">
            <w:pPr>
              <w:pStyle w:val="CRCoverPage"/>
              <w:spacing w:after="0"/>
              <w:rPr>
                <w:noProof/>
              </w:rPr>
            </w:pPr>
          </w:p>
        </w:tc>
      </w:tr>
      <w:tr w:rsidR="00152F54" w14:paraId="46AE618F" w14:textId="77777777" w:rsidTr="00F25193">
        <w:tc>
          <w:tcPr>
            <w:tcW w:w="2268" w:type="dxa"/>
            <w:gridSpan w:val="2"/>
            <w:tcBorders>
              <w:left w:val="single" w:sz="4" w:space="0" w:color="auto"/>
              <w:bottom w:val="single" w:sz="4" w:space="0" w:color="auto"/>
            </w:tcBorders>
          </w:tcPr>
          <w:p w14:paraId="7531640F" w14:textId="77777777" w:rsidR="00152F54" w:rsidRDefault="00152F54" w:rsidP="00F2519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77777777" w:rsidR="00152F54" w:rsidRDefault="00152F54" w:rsidP="00F25193">
            <w:pPr>
              <w:pStyle w:val="CRCoverPage"/>
              <w:spacing w:after="0"/>
              <w:ind w:left="100"/>
              <w:rPr>
                <w:noProof/>
              </w:rPr>
            </w:pP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1A5804CA" w14:textId="77777777" w:rsidR="008E6865" w:rsidRPr="00A470D9" w:rsidRDefault="008E6865" w:rsidP="008E6865">
      <w:pPr>
        <w:pStyle w:val="Heading3"/>
      </w:pPr>
      <w:bookmarkStart w:id="6" w:name="_Toc525763663"/>
      <w:bookmarkStart w:id="7" w:name="_Toc510018597"/>
      <w:bookmarkStart w:id="8" w:name="_Toc524434537"/>
      <w:bookmarkEnd w:id="0"/>
      <w:bookmarkEnd w:id="1"/>
      <w:r w:rsidRPr="00A470D9">
        <w:lastRenderedPageBreak/>
        <w:t>11.2.2</w:t>
      </w:r>
      <w:r w:rsidRPr="00A470D9">
        <w:tab/>
        <w:t>Message definitions</w:t>
      </w:r>
      <w:bookmarkEnd w:id="6"/>
    </w:p>
    <w:p w14:paraId="6C38AC80" w14:textId="02F867DC" w:rsidR="001433F4" w:rsidRDefault="001433F4" w:rsidP="00C768AB">
      <w:pPr>
        <w:pStyle w:val="Heading4"/>
      </w:pPr>
      <w:r>
        <w:t>&lt;</w:t>
      </w:r>
      <w:r w:rsidRPr="001433F4">
        <w:rPr>
          <w:highlight w:val="yellow"/>
        </w:rPr>
        <w:t>Cut</w:t>
      </w:r>
      <w:r>
        <w:t>&gt;</w:t>
      </w:r>
    </w:p>
    <w:p w14:paraId="130B7600" w14:textId="77777777" w:rsidR="00730CAB" w:rsidRPr="001623CA" w:rsidRDefault="00730CAB" w:rsidP="00730CAB">
      <w:pPr>
        <w:pStyle w:val="Heading4"/>
        <w:rPr>
          <w:i/>
        </w:rPr>
      </w:pPr>
      <w:bookmarkStart w:id="9" w:name="_Toc510018774"/>
      <w:bookmarkStart w:id="10" w:name="_Toc524434810"/>
      <w:bookmarkEnd w:id="7"/>
      <w:bookmarkEnd w:id="8"/>
      <w:r w:rsidRPr="001623CA">
        <w:rPr>
          <w:i/>
        </w:rPr>
        <w:t>–</w:t>
      </w:r>
      <w:r w:rsidRPr="001623CA">
        <w:rPr>
          <w:i/>
        </w:rPr>
        <w:tab/>
      </w:r>
      <w:bookmarkStart w:id="11" w:name="_Hlk521335002"/>
      <w:r w:rsidRPr="001623CA">
        <w:rPr>
          <w:i/>
        </w:rPr>
        <w:t>CG-</w:t>
      </w:r>
      <w:proofErr w:type="spellStart"/>
      <w:r w:rsidRPr="001623CA">
        <w:rPr>
          <w:i/>
        </w:rPr>
        <w:t>ConfigInfo</w:t>
      </w:r>
      <w:bookmarkEnd w:id="9"/>
      <w:bookmarkEnd w:id="10"/>
      <w:bookmarkEnd w:id="11"/>
      <w:proofErr w:type="spellEnd"/>
    </w:p>
    <w:p w14:paraId="39BA9F0A" w14:textId="77777777" w:rsidR="00730CAB" w:rsidRPr="001623CA" w:rsidRDefault="00730CAB" w:rsidP="00730CAB">
      <w:r w:rsidRPr="001623CA">
        <w:t xml:space="preserve">This message is used by master eNB or gNB to request the </w:t>
      </w:r>
      <w:proofErr w:type="spellStart"/>
      <w:r w:rsidRPr="001623CA">
        <w:t>SgNB</w:t>
      </w:r>
      <w:proofErr w:type="spellEnd"/>
      <w:r w:rsidRPr="001623CA">
        <w:t xml:space="preserve"> to perform certain actions e.g. to establish, modify or release an SCG. The message may include additional information e.g. to assist the </w:t>
      </w:r>
      <w:proofErr w:type="spellStart"/>
      <w:r w:rsidRPr="001623CA">
        <w:t>SgNB</w:t>
      </w:r>
      <w:proofErr w:type="spellEnd"/>
      <w:r w:rsidRPr="001623CA">
        <w:t xml:space="preserve"> to set the SCG configuration. It can also be used by a CU to request a DU to perform certain actions, e.g. to establish, modify or release an MCG or SCG.</w:t>
      </w:r>
    </w:p>
    <w:p w14:paraId="47740F96" w14:textId="77777777" w:rsidR="00730CAB" w:rsidRPr="001623CA" w:rsidRDefault="00730CAB" w:rsidP="00730CAB">
      <w:pPr>
        <w:pStyle w:val="B1"/>
      </w:pPr>
      <w:r w:rsidRPr="001623CA">
        <w:t>Direction: Master eNB or gNB to secondary gNB, alternatively CU to DU.</w:t>
      </w:r>
    </w:p>
    <w:p w14:paraId="4A86B5DF" w14:textId="77777777" w:rsidR="00730CAB" w:rsidRPr="001623CA" w:rsidRDefault="00730CAB" w:rsidP="00730CAB">
      <w:pPr>
        <w:pStyle w:val="TH"/>
      </w:pPr>
      <w:r w:rsidRPr="001623CA">
        <w:rPr>
          <w:i/>
        </w:rPr>
        <w:t>CG-</w:t>
      </w:r>
      <w:proofErr w:type="spellStart"/>
      <w:r w:rsidRPr="001623CA">
        <w:rPr>
          <w:i/>
        </w:rPr>
        <w:t>ConfigInfo</w:t>
      </w:r>
      <w:proofErr w:type="spellEnd"/>
      <w:r w:rsidRPr="001623CA">
        <w:t xml:space="preserve"> message</w:t>
      </w:r>
    </w:p>
    <w:p w14:paraId="2CFC17AF" w14:textId="77777777" w:rsidR="00730CAB" w:rsidRPr="0012013B" w:rsidRDefault="00730CAB" w:rsidP="00730CAB">
      <w:pPr>
        <w:pStyle w:val="PL"/>
        <w:rPr>
          <w:color w:val="808080"/>
        </w:rPr>
      </w:pPr>
      <w:r w:rsidRPr="0012013B">
        <w:rPr>
          <w:color w:val="808080"/>
        </w:rPr>
        <w:t>-- ASN1START</w:t>
      </w:r>
    </w:p>
    <w:p w14:paraId="5E256F16" w14:textId="77777777" w:rsidR="00730CAB" w:rsidRPr="0012013B" w:rsidRDefault="00730CAB" w:rsidP="00730CAB">
      <w:pPr>
        <w:pStyle w:val="PL"/>
        <w:rPr>
          <w:color w:val="808080"/>
        </w:rPr>
      </w:pPr>
      <w:r w:rsidRPr="0012013B">
        <w:rPr>
          <w:color w:val="808080"/>
        </w:rPr>
        <w:t>-- TAG-CG-CONFIG-INFO-START</w:t>
      </w:r>
    </w:p>
    <w:p w14:paraId="5D238904" w14:textId="77777777" w:rsidR="00730CAB" w:rsidRPr="007467C3" w:rsidRDefault="00730CAB" w:rsidP="00730CAB">
      <w:pPr>
        <w:pStyle w:val="PL"/>
      </w:pPr>
    </w:p>
    <w:p w14:paraId="374C391E" w14:textId="77777777" w:rsidR="00730CAB" w:rsidRDefault="00730CAB" w:rsidP="00730CAB">
      <w:pPr>
        <w:pStyle w:val="PL"/>
      </w:pPr>
      <w:r>
        <w:t xml:space="preserve">CG-ConfigInfo ::=               </w:t>
      </w:r>
      <w:r w:rsidRPr="004D7E4E">
        <w:rPr>
          <w:color w:val="993366"/>
        </w:rPr>
        <w:t>SEQUENCE</w:t>
      </w:r>
      <w:r>
        <w:t xml:space="preserve"> {</w:t>
      </w:r>
    </w:p>
    <w:p w14:paraId="02380580" w14:textId="77777777" w:rsidR="00730CAB" w:rsidRDefault="00730CAB" w:rsidP="00730CAB">
      <w:pPr>
        <w:pStyle w:val="PL"/>
      </w:pPr>
      <w:r>
        <w:t xml:space="preserve">    criticalExtensions              </w:t>
      </w:r>
      <w:r w:rsidRPr="004D7E4E">
        <w:rPr>
          <w:color w:val="993366"/>
        </w:rPr>
        <w:t>CHOICE</w:t>
      </w:r>
      <w:r>
        <w:t xml:space="preserve"> {</w:t>
      </w:r>
    </w:p>
    <w:p w14:paraId="3A37AB8F" w14:textId="77777777" w:rsidR="00730CAB" w:rsidRDefault="00730CAB" w:rsidP="00730CAB">
      <w:pPr>
        <w:pStyle w:val="PL"/>
      </w:pPr>
      <w:r>
        <w:t xml:space="preserve">        c1                              </w:t>
      </w:r>
      <w:r w:rsidRPr="004D7E4E">
        <w:rPr>
          <w:color w:val="993366"/>
        </w:rPr>
        <w:t>CHOICE</w:t>
      </w:r>
      <w:r>
        <w:t>{</w:t>
      </w:r>
    </w:p>
    <w:p w14:paraId="04BD5F4D" w14:textId="77777777" w:rsidR="00730CAB" w:rsidRDefault="00730CAB" w:rsidP="00730CAB">
      <w:pPr>
        <w:pStyle w:val="PL"/>
      </w:pPr>
      <w:r>
        <w:t xml:space="preserve">            cg-ConfigInfo               CG-ConfigInfo-IEs,</w:t>
      </w:r>
    </w:p>
    <w:p w14:paraId="6FFDC8FD" w14:textId="77777777" w:rsidR="00730CAB" w:rsidRDefault="00730CAB" w:rsidP="00730CAB">
      <w:pPr>
        <w:pStyle w:val="PL"/>
      </w:pPr>
      <w:r>
        <w:t xml:space="preserve">            spare3 </w:t>
      </w:r>
      <w:r w:rsidRPr="004D7E4E">
        <w:rPr>
          <w:color w:val="993366"/>
        </w:rPr>
        <w:t>NULL</w:t>
      </w:r>
      <w:r>
        <w:t xml:space="preserve">, spare2 </w:t>
      </w:r>
      <w:r w:rsidRPr="004D7E4E">
        <w:rPr>
          <w:color w:val="993366"/>
        </w:rPr>
        <w:t>NULL</w:t>
      </w:r>
      <w:r>
        <w:t xml:space="preserve">, spare1 </w:t>
      </w:r>
      <w:r w:rsidRPr="004D7E4E">
        <w:rPr>
          <w:color w:val="993366"/>
        </w:rPr>
        <w:t>NULL</w:t>
      </w:r>
    </w:p>
    <w:p w14:paraId="76147EB4" w14:textId="77777777" w:rsidR="00730CAB" w:rsidRDefault="00730CAB" w:rsidP="00730CAB">
      <w:pPr>
        <w:pStyle w:val="PL"/>
      </w:pPr>
      <w:r>
        <w:t xml:space="preserve">        },</w:t>
      </w:r>
    </w:p>
    <w:p w14:paraId="0B4DB5B5" w14:textId="77777777" w:rsidR="00730CAB" w:rsidRDefault="00730CAB" w:rsidP="00730CAB">
      <w:pPr>
        <w:pStyle w:val="PL"/>
      </w:pPr>
      <w:r>
        <w:t xml:space="preserve">        criticalExtensionsFuture        </w:t>
      </w:r>
      <w:r w:rsidRPr="004D7E4E">
        <w:rPr>
          <w:color w:val="993366"/>
        </w:rPr>
        <w:t>SEQUENCE</w:t>
      </w:r>
      <w:r>
        <w:t xml:space="preserve"> {}</w:t>
      </w:r>
    </w:p>
    <w:p w14:paraId="3F408D09" w14:textId="77777777" w:rsidR="00730CAB" w:rsidRDefault="00730CAB" w:rsidP="00730CAB">
      <w:pPr>
        <w:pStyle w:val="PL"/>
      </w:pPr>
      <w:r>
        <w:t xml:space="preserve">    }</w:t>
      </w:r>
    </w:p>
    <w:p w14:paraId="2A6F7986" w14:textId="77777777" w:rsidR="00730CAB" w:rsidRPr="007467C3" w:rsidRDefault="00730CAB" w:rsidP="00730CAB">
      <w:pPr>
        <w:pStyle w:val="PL"/>
      </w:pPr>
      <w:r w:rsidRPr="007467C3">
        <w:t>}</w:t>
      </w:r>
    </w:p>
    <w:p w14:paraId="1195C8B3" w14:textId="77777777" w:rsidR="00730CAB" w:rsidRPr="007467C3" w:rsidRDefault="00730CAB" w:rsidP="00730CAB">
      <w:pPr>
        <w:pStyle w:val="PL"/>
      </w:pPr>
    </w:p>
    <w:p w14:paraId="3A41254A" w14:textId="77777777" w:rsidR="00730CAB" w:rsidRDefault="00730CAB" w:rsidP="00730CAB">
      <w:pPr>
        <w:pStyle w:val="PL"/>
      </w:pPr>
      <w:bookmarkStart w:id="12" w:name="_Hlk507692002"/>
      <w:bookmarkStart w:id="13" w:name="_Hlk525794936"/>
      <w:r>
        <w:t xml:space="preserve">CG-ConfigInfo-IEs ::=       </w:t>
      </w:r>
      <w:r w:rsidRPr="004D7E4E">
        <w:rPr>
          <w:color w:val="993366"/>
        </w:rPr>
        <w:t>SEQUENCE</w:t>
      </w:r>
      <w:r>
        <w:t xml:space="preserve"> {</w:t>
      </w:r>
    </w:p>
    <w:bookmarkEnd w:id="12"/>
    <w:p w14:paraId="70404C71" w14:textId="77777777" w:rsidR="00730CAB" w:rsidRPr="0012013B" w:rsidRDefault="00730CAB" w:rsidP="00730CAB">
      <w:pPr>
        <w:pStyle w:val="PL"/>
        <w:rPr>
          <w:color w:val="808080"/>
        </w:rPr>
      </w:pPr>
      <w:r>
        <w:t xml:space="preserve">    ue-CapabilityInfo           </w:t>
      </w:r>
      <w:r w:rsidRPr="004D7E4E">
        <w:rPr>
          <w:color w:val="993366"/>
        </w:rPr>
        <w:t>OCTET</w:t>
      </w:r>
      <w:r>
        <w:t xml:space="preserve"> </w:t>
      </w:r>
      <w:r w:rsidRPr="004D7E4E">
        <w:rPr>
          <w:color w:val="993366"/>
        </w:rPr>
        <w:t>STRING</w:t>
      </w:r>
      <w:r>
        <w:t xml:space="preserve"> (CONTAINING UE-CapabilityRAT-ContainerList)        </w:t>
      </w:r>
      <w:r w:rsidRPr="004D7E4E">
        <w:rPr>
          <w:color w:val="993366"/>
        </w:rPr>
        <w:t>OPTIONAL</w:t>
      </w:r>
      <w:r>
        <w:t>,</w:t>
      </w:r>
      <w:r w:rsidRPr="0012013B">
        <w:rPr>
          <w:color w:val="808080"/>
        </w:rPr>
        <w:t>-- Cond SN-Addition</w:t>
      </w:r>
    </w:p>
    <w:p w14:paraId="6DC16C9B" w14:textId="77777777" w:rsidR="00730CAB" w:rsidRDefault="00730CAB" w:rsidP="00730CAB">
      <w:pPr>
        <w:pStyle w:val="PL"/>
      </w:pPr>
      <w:r>
        <w:t xml:space="preserve">    candidateCellInfoListMN         MeasResultList2NR                                   </w:t>
      </w:r>
      <w:r w:rsidRPr="004D7E4E">
        <w:rPr>
          <w:color w:val="993366"/>
        </w:rPr>
        <w:t>OPTIONAL</w:t>
      </w:r>
      <w:r>
        <w:t>,</w:t>
      </w:r>
    </w:p>
    <w:p w14:paraId="30706355" w14:textId="77777777" w:rsidR="00730CAB" w:rsidRDefault="00730CAB" w:rsidP="00730CAB">
      <w:pPr>
        <w:pStyle w:val="PL"/>
      </w:pPr>
      <w:r>
        <w:t xml:space="preserve">    candidateCellInfoListSN         </w:t>
      </w:r>
      <w:r w:rsidRPr="004D7E4E">
        <w:rPr>
          <w:color w:val="993366"/>
        </w:rPr>
        <w:t>OCTET</w:t>
      </w:r>
      <w:r>
        <w:t xml:space="preserve"> </w:t>
      </w:r>
      <w:r w:rsidRPr="004D7E4E">
        <w:rPr>
          <w:color w:val="993366"/>
        </w:rPr>
        <w:t>STRING</w:t>
      </w:r>
      <w:r>
        <w:t xml:space="preserve"> (CONTAINING MeasResultList2NR)         </w:t>
      </w:r>
      <w:r w:rsidRPr="004D7E4E">
        <w:rPr>
          <w:color w:val="993366"/>
        </w:rPr>
        <w:t>OPTIONAL</w:t>
      </w:r>
      <w:r>
        <w:t>,</w:t>
      </w:r>
    </w:p>
    <w:p w14:paraId="629F7271" w14:textId="77777777" w:rsidR="00730CAB" w:rsidRDefault="00730CAB" w:rsidP="00730CAB">
      <w:pPr>
        <w:pStyle w:val="PL"/>
      </w:pPr>
      <w:r>
        <w:t xml:space="preserve">    measResultCellListSFTD          MeasResultCellListSFTD                                  </w:t>
      </w:r>
      <w:r w:rsidRPr="004D7E4E">
        <w:rPr>
          <w:color w:val="993366"/>
        </w:rPr>
        <w:t>OPTIONAL</w:t>
      </w:r>
      <w:r>
        <w:t>,</w:t>
      </w:r>
    </w:p>
    <w:p w14:paraId="19F64C98" w14:textId="77777777" w:rsidR="00730CAB" w:rsidRDefault="00730CAB" w:rsidP="00730CAB">
      <w:pPr>
        <w:pStyle w:val="PL"/>
      </w:pPr>
      <w:r>
        <w:t xml:space="preserve">    scgFailureInfo                  </w:t>
      </w:r>
      <w:r w:rsidRPr="004D7E4E">
        <w:rPr>
          <w:color w:val="993366"/>
        </w:rPr>
        <w:t>SEQUENCE</w:t>
      </w:r>
      <w:r>
        <w:t xml:space="preserve"> {</w:t>
      </w:r>
    </w:p>
    <w:p w14:paraId="18E51A25" w14:textId="77777777" w:rsidR="00730CAB" w:rsidRDefault="00730CAB" w:rsidP="00730CAB">
      <w:pPr>
        <w:pStyle w:val="PL"/>
      </w:pPr>
      <w:r>
        <w:t xml:space="preserve">        failureType                     </w:t>
      </w:r>
      <w:r w:rsidRPr="004D7E4E">
        <w:rPr>
          <w:color w:val="993366"/>
        </w:rPr>
        <w:t>ENUMERATED</w:t>
      </w:r>
      <w:r>
        <w:t xml:space="preserve"> { t310-Expiry, randomAccessProblem,</w:t>
      </w:r>
    </w:p>
    <w:p w14:paraId="2828B664" w14:textId="77777777" w:rsidR="00730CAB" w:rsidRDefault="00730CAB" w:rsidP="00730CAB">
      <w:pPr>
        <w:pStyle w:val="PL"/>
      </w:pPr>
      <w:r>
        <w:t xml:space="preserve">                                                        rlc-MaxNumRetx, scg-ChangeFailure,</w:t>
      </w:r>
    </w:p>
    <w:p w14:paraId="3CE9CF9A" w14:textId="77777777" w:rsidR="00730CAB" w:rsidRDefault="00730CAB" w:rsidP="00730CAB">
      <w:pPr>
        <w:pStyle w:val="PL"/>
      </w:pPr>
      <w:r>
        <w:t xml:space="preserve">                                                        scg-reconfigFailure,</w:t>
      </w:r>
    </w:p>
    <w:p w14:paraId="70CE2667" w14:textId="77777777" w:rsidR="00730CAB" w:rsidRDefault="00730CAB" w:rsidP="00730CAB">
      <w:pPr>
        <w:pStyle w:val="PL"/>
      </w:pPr>
      <w:r>
        <w:t xml:space="preserve">                                                        srb3-IntegrityFailure},</w:t>
      </w:r>
    </w:p>
    <w:p w14:paraId="2FA426FE" w14:textId="09C5DBA1" w:rsidR="00730CAB" w:rsidRDefault="00730CAB" w:rsidP="00730CAB">
      <w:pPr>
        <w:pStyle w:val="PL"/>
      </w:pPr>
      <w:r>
        <w:t xml:space="preserve">        measResultSCG                   </w:t>
      </w:r>
      <w:r w:rsidRPr="004D7E4E">
        <w:rPr>
          <w:color w:val="993366"/>
        </w:rPr>
        <w:t>OCTET</w:t>
      </w:r>
      <w:r>
        <w:t xml:space="preserve"> </w:t>
      </w:r>
      <w:r w:rsidRPr="004D7E4E">
        <w:rPr>
          <w:color w:val="993366"/>
        </w:rPr>
        <w:t>STRING</w:t>
      </w:r>
      <w:r>
        <w:t xml:space="preserve"> (CONTAINING MeasResultSCG-Failure)</w:t>
      </w:r>
      <w:r>
        <w:tab/>
      </w:r>
      <w:r>
        <w:tab/>
      </w:r>
    </w:p>
    <w:p w14:paraId="4778B591" w14:textId="77777777" w:rsidR="00730CAB" w:rsidRDefault="00730CAB" w:rsidP="00730CAB">
      <w:pPr>
        <w:pStyle w:val="PL"/>
      </w:pPr>
      <w:r>
        <w:t xml:space="preserve">    }                                                                                       </w:t>
      </w:r>
      <w:r w:rsidRPr="004D7E4E">
        <w:rPr>
          <w:color w:val="993366"/>
        </w:rPr>
        <w:t>OPTIONAL</w:t>
      </w:r>
      <w:r>
        <w:t>,</w:t>
      </w:r>
    </w:p>
    <w:p w14:paraId="7CDA469A" w14:textId="77777777" w:rsidR="00730CAB" w:rsidRDefault="00730CAB" w:rsidP="00730CAB">
      <w:pPr>
        <w:pStyle w:val="PL"/>
      </w:pPr>
      <w:r>
        <w:t xml:space="preserve">    configRestrictInfo          ConfigRestrictInfoSCG                                       </w:t>
      </w:r>
      <w:r w:rsidRPr="004D7E4E">
        <w:rPr>
          <w:color w:val="993366"/>
        </w:rPr>
        <w:t>OPTIONAL</w:t>
      </w:r>
      <w:r>
        <w:t>,</w:t>
      </w:r>
    </w:p>
    <w:p w14:paraId="5CD3745C" w14:textId="77777777" w:rsidR="00730CAB" w:rsidRDefault="00730CAB" w:rsidP="00730CAB">
      <w:pPr>
        <w:pStyle w:val="PL"/>
      </w:pPr>
      <w:r>
        <w:t xml:space="preserve">    drx-InfoMCG                 DRX-Info                                                    </w:t>
      </w:r>
      <w:r w:rsidRPr="004D7E4E">
        <w:rPr>
          <w:color w:val="993366"/>
        </w:rPr>
        <w:t>OPTIONAL</w:t>
      </w:r>
      <w:r>
        <w:t>,</w:t>
      </w:r>
    </w:p>
    <w:p w14:paraId="3723D559" w14:textId="77777777" w:rsidR="00730CAB" w:rsidRDefault="00730CAB" w:rsidP="00730CAB">
      <w:pPr>
        <w:pStyle w:val="PL"/>
      </w:pPr>
      <w:r>
        <w:t xml:space="preserve">    measConfigMN                MeasConfigMN                                                </w:t>
      </w:r>
      <w:r w:rsidRPr="004D7E4E">
        <w:rPr>
          <w:color w:val="993366"/>
        </w:rPr>
        <w:t>OPTIONAL</w:t>
      </w:r>
      <w:r>
        <w:t>,</w:t>
      </w:r>
    </w:p>
    <w:p w14:paraId="74BC8EB2" w14:textId="77777777" w:rsidR="00730CAB" w:rsidRDefault="00730CAB" w:rsidP="00730CAB">
      <w:pPr>
        <w:pStyle w:val="PL"/>
      </w:pPr>
      <w:r>
        <w:t xml:space="preserve">    sourceConfigSCG             </w:t>
      </w:r>
      <w:r w:rsidRPr="004D7E4E">
        <w:rPr>
          <w:color w:val="993366"/>
        </w:rPr>
        <w:t>OCTET</w:t>
      </w:r>
      <w:r>
        <w:t xml:space="preserve"> </w:t>
      </w:r>
      <w:r w:rsidRPr="004D7E4E">
        <w:rPr>
          <w:color w:val="993366"/>
        </w:rPr>
        <w:t>STRING</w:t>
      </w:r>
      <w:r>
        <w:t xml:space="preserve"> (CONTAINING RRCReconfiguration)                </w:t>
      </w:r>
      <w:r w:rsidRPr="004D7E4E">
        <w:rPr>
          <w:color w:val="993366"/>
        </w:rPr>
        <w:t>OPTIONAL</w:t>
      </w:r>
      <w:r>
        <w:t>,</w:t>
      </w:r>
    </w:p>
    <w:p w14:paraId="00BB3AEE" w14:textId="77777777" w:rsidR="00730CAB" w:rsidRDefault="00730CAB" w:rsidP="00730CAB">
      <w:pPr>
        <w:pStyle w:val="PL"/>
      </w:pPr>
      <w:r>
        <w:t xml:space="preserve">    scg-RB-Config               </w:t>
      </w:r>
      <w:r w:rsidRPr="004D7E4E">
        <w:rPr>
          <w:color w:val="993366"/>
        </w:rPr>
        <w:t>OCTET</w:t>
      </w:r>
      <w:r>
        <w:t xml:space="preserve"> </w:t>
      </w:r>
      <w:r w:rsidRPr="004D7E4E">
        <w:rPr>
          <w:color w:val="993366"/>
        </w:rPr>
        <w:t>STRING</w:t>
      </w:r>
      <w:r>
        <w:t xml:space="preserve"> (CONTAINING RadioBearerConfig)                 </w:t>
      </w:r>
      <w:r w:rsidRPr="004D7E4E">
        <w:rPr>
          <w:color w:val="993366"/>
        </w:rPr>
        <w:t>OPTIONAL</w:t>
      </w:r>
      <w:r>
        <w:t>,</w:t>
      </w:r>
    </w:p>
    <w:p w14:paraId="29D05E1B" w14:textId="77777777" w:rsidR="00730CAB" w:rsidRDefault="00730CAB" w:rsidP="00730CAB">
      <w:pPr>
        <w:pStyle w:val="PL"/>
      </w:pPr>
      <w:r>
        <w:t xml:space="preserve">    mcg-RB-Config               </w:t>
      </w:r>
      <w:r w:rsidRPr="004D7E4E">
        <w:rPr>
          <w:color w:val="993366"/>
        </w:rPr>
        <w:t>OCTET</w:t>
      </w:r>
      <w:r>
        <w:t xml:space="preserve"> </w:t>
      </w:r>
      <w:r w:rsidRPr="004D7E4E">
        <w:rPr>
          <w:color w:val="993366"/>
        </w:rPr>
        <w:t>STRING</w:t>
      </w:r>
      <w:r>
        <w:t xml:space="preserve"> (CONTAINING RadioBearerConfig)                 </w:t>
      </w:r>
      <w:r w:rsidRPr="004D7E4E">
        <w:rPr>
          <w:color w:val="993366"/>
        </w:rPr>
        <w:t>OPTIONAL</w:t>
      </w:r>
      <w:r>
        <w:t>,</w:t>
      </w:r>
    </w:p>
    <w:p w14:paraId="39B6FAA4" w14:textId="77777777" w:rsidR="00730CAB" w:rsidRDefault="00730CAB" w:rsidP="00730CAB">
      <w:pPr>
        <w:pStyle w:val="PL"/>
      </w:pPr>
      <w:r>
        <w:t xml:space="preserve">    mrdc-AssistanceInfo         MRDC-AssistanceInfo                                         </w:t>
      </w:r>
      <w:r w:rsidRPr="004D7E4E">
        <w:rPr>
          <w:color w:val="993366"/>
        </w:rPr>
        <w:t>OPTIONAL</w:t>
      </w:r>
      <w:r>
        <w:t>,</w:t>
      </w:r>
    </w:p>
    <w:p w14:paraId="3BBA39D6" w14:textId="77777777" w:rsidR="00730CAB" w:rsidRDefault="00730CAB" w:rsidP="00730CAB">
      <w:pPr>
        <w:pStyle w:val="PL"/>
      </w:pPr>
      <w:r>
        <w:t xml:space="preserve">    nonCriticalExtension        </w:t>
      </w:r>
      <w:r w:rsidRPr="004D7E4E">
        <w:rPr>
          <w:color w:val="993366"/>
        </w:rPr>
        <w:t>SEQUENCE</w:t>
      </w:r>
      <w:r>
        <w:t xml:space="preserve"> {}                                                 </w:t>
      </w:r>
      <w:r w:rsidRPr="004D7E4E">
        <w:rPr>
          <w:color w:val="993366"/>
        </w:rPr>
        <w:t>OPTIONAL</w:t>
      </w:r>
    </w:p>
    <w:p w14:paraId="72499736" w14:textId="77777777" w:rsidR="00730CAB" w:rsidRPr="007467C3" w:rsidRDefault="00730CAB" w:rsidP="00730CAB">
      <w:pPr>
        <w:pStyle w:val="PL"/>
      </w:pPr>
      <w:r w:rsidRPr="007467C3">
        <w:t>}</w:t>
      </w:r>
    </w:p>
    <w:p w14:paraId="0C3AF5F8" w14:textId="77777777" w:rsidR="00730CAB" w:rsidRPr="007467C3" w:rsidRDefault="00730CAB" w:rsidP="00730CAB">
      <w:pPr>
        <w:pStyle w:val="PL"/>
      </w:pPr>
    </w:p>
    <w:p w14:paraId="4CFAEE9B" w14:textId="77777777" w:rsidR="00730CAB" w:rsidRDefault="00730CAB" w:rsidP="00730CAB">
      <w:pPr>
        <w:pStyle w:val="PL"/>
      </w:pPr>
      <w:r>
        <w:t xml:space="preserve">ConfigRestrictInfoSCG ::=       </w:t>
      </w:r>
      <w:r w:rsidRPr="004D7E4E">
        <w:rPr>
          <w:color w:val="993366"/>
        </w:rPr>
        <w:t>SEQUENCE</w:t>
      </w:r>
      <w:r>
        <w:t xml:space="preserve"> {</w:t>
      </w:r>
    </w:p>
    <w:p w14:paraId="51A07D09" w14:textId="77777777" w:rsidR="00730CAB" w:rsidRDefault="00730CAB" w:rsidP="00730CAB">
      <w:pPr>
        <w:pStyle w:val="PL"/>
      </w:pPr>
      <w:r>
        <w:lastRenderedPageBreak/>
        <w:t xml:space="preserve">    allowedBC-ListMRDC              BandCombinationInfoList                             </w:t>
      </w:r>
      <w:r w:rsidRPr="004D7E4E">
        <w:rPr>
          <w:color w:val="993366"/>
        </w:rPr>
        <w:t>OPTIONAL</w:t>
      </w:r>
      <w:r>
        <w:t>,</w:t>
      </w:r>
    </w:p>
    <w:p w14:paraId="14E99C1D" w14:textId="77777777" w:rsidR="00730CAB" w:rsidRDefault="00730CAB" w:rsidP="00730CAB">
      <w:pPr>
        <w:pStyle w:val="PL"/>
      </w:pPr>
      <w:r>
        <w:t xml:space="preserve">    powerCoordination-FR1               </w:t>
      </w:r>
      <w:r w:rsidRPr="004D7E4E">
        <w:rPr>
          <w:color w:val="993366"/>
        </w:rPr>
        <w:t>SEQUENCE</w:t>
      </w:r>
      <w:r>
        <w:t xml:space="preserve"> {</w:t>
      </w:r>
    </w:p>
    <w:p w14:paraId="6116AFD8" w14:textId="77777777" w:rsidR="00730CAB" w:rsidRDefault="00730CAB" w:rsidP="00730CAB">
      <w:pPr>
        <w:pStyle w:val="PL"/>
      </w:pPr>
      <w:r>
        <w:t xml:space="preserve">        p-maxNR-FR1                     P-Max                                               </w:t>
      </w:r>
      <w:r w:rsidRPr="004D7E4E">
        <w:rPr>
          <w:color w:val="993366"/>
        </w:rPr>
        <w:t>OPTIONAL</w:t>
      </w:r>
      <w:r>
        <w:t>,</w:t>
      </w:r>
    </w:p>
    <w:p w14:paraId="3E64CADC" w14:textId="77777777" w:rsidR="00730CAB" w:rsidRDefault="00730CAB" w:rsidP="00730CAB">
      <w:pPr>
        <w:pStyle w:val="PL"/>
      </w:pPr>
      <w:r>
        <w:t xml:space="preserve">        p-maxEUTRA                      P-Max                                               </w:t>
      </w:r>
      <w:r w:rsidRPr="004D7E4E">
        <w:rPr>
          <w:color w:val="993366"/>
        </w:rPr>
        <w:t>OPTIONAL</w:t>
      </w:r>
      <w:r>
        <w:t>,</w:t>
      </w:r>
    </w:p>
    <w:p w14:paraId="3BC72826" w14:textId="77777777" w:rsidR="00730CAB" w:rsidRDefault="00730CAB" w:rsidP="00730CAB">
      <w:pPr>
        <w:pStyle w:val="PL"/>
      </w:pPr>
      <w:r>
        <w:t xml:space="preserve">        p-maxUE-FR1                     P-Max                                               </w:t>
      </w:r>
      <w:r w:rsidRPr="004D7E4E">
        <w:rPr>
          <w:color w:val="993366"/>
        </w:rPr>
        <w:t>OPTIONAL</w:t>
      </w:r>
    </w:p>
    <w:p w14:paraId="625C058E" w14:textId="77777777" w:rsidR="00730CAB" w:rsidRDefault="00730CAB" w:rsidP="00730CAB">
      <w:pPr>
        <w:pStyle w:val="PL"/>
      </w:pPr>
      <w:r>
        <w:t xml:space="preserve">    }                                                                                       </w:t>
      </w:r>
      <w:r w:rsidRPr="004D7E4E">
        <w:rPr>
          <w:color w:val="993366"/>
        </w:rPr>
        <w:t>OPTIONAL</w:t>
      </w:r>
      <w:r>
        <w:t>,</w:t>
      </w:r>
    </w:p>
    <w:p w14:paraId="7F4E0AEC" w14:textId="77777777" w:rsidR="00730CAB" w:rsidRDefault="00730CAB" w:rsidP="00730CAB">
      <w:pPr>
        <w:pStyle w:val="PL"/>
      </w:pPr>
      <w:r>
        <w:t xml:space="preserve">    servCellIndexRangeSCG           </w:t>
      </w:r>
      <w:r w:rsidRPr="004D7E4E">
        <w:rPr>
          <w:color w:val="993366"/>
        </w:rPr>
        <w:t>SEQUENCE</w:t>
      </w:r>
      <w:r>
        <w:t xml:space="preserve"> {</w:t>
      </w:r>
    </w:p>
    <w:p w14:paraId="700606FA" w14:textId="77777777" w:rsidR="00730CAB" w:rsidRDefault="00730CAB" w:rsidP="00730CAB">
      <w:pPr>
        <w:pStyle w:val="PL"/>
      </w:pPr>
      <w:r>
        <w:t xml:space="preserve">        lowBound                        ServCellIndex,</w:t>
      </w:r>
    </w:p>
    <w:p w14:paraId="32469FC7" w14:textId="77777777" w:rsidR="00730CAB" w:rsidRDefault="00730CAB" w:rsidP="00730CAB">
      <w:pPr>
        <w:pStyle w:val="PL"/>
      </w:pPr>
      <w:r>
        <w:t xml:space="preserve">        upBound                         ServCellIndex</w:t>
      </w:r>
    </w:p>
    <w:p w14:paraId="5A6C71FA" w14:textId="77777777" w:rsidR="00730CAB" w:rsidRPr="0012013B" w:rsidRDefault="00730CAB" w:rsidP="00730CAB">
      <w:pPr>
        <w:pStyle w:val="PL"/>
        <w:rPr>
          <w:color w:val="808080"/>
        </w:rPr>
      </w:pPr>
      <w:r>
        <w:t xml:space="preserve">    }                                                                                       </w:t>
      </w:r>
      <w:r w:rsidRPr="004D7E4E">
        <w:rPr>
          <w:color w:val="993366"/>
        </w:rPr>
        <w:t>OPTIONAL</w:t>
      </w:r>
      <w:r>
        <w:t xml:space="preserve">,   </w:t>
      </w:r>
      <w:r w:rsidRPr="0012013B">
        <w:rPr>
          <w:color w:val="808080"/>
        </w:rPr>
        <w:t>-- Cond SN-Addition</w:t>
      </w:r>
    </w:p>
    <w:p w14:paraId="0D5D781D" w14:textId="77777777" w:rsidR="00730CAB" w:rsidRDefault="00730CAB" w:rsidP="00730CAB">
      <w:pPr>
        <w:pStyle w:val="PL"/>
      </w:pPr>
      <w:bookmarkStart w:id="14" w:name="_Hlk512849425"/>
      <w:r>
        <w:t xml:space="preserve">    maxMeasFreqsSCG-NR                  </w:t>
      </w:r>
      <w:r w:rsidRPr="004D7E4E">
        <w:rPr>
          <w:color w:val="993366"/>
        </w:rPr>
        <w:t>INTEGER</w:t>
      </w:r>
      <w:r>
        <w:t xml:space="preserve">(1..maxMeasFreqsMN)                          </w:t>
      </w:r>
      <w:r w:rsidRPr="004D7E4E">
        <w:rPr>
          <w:color w:val="993366"/>
        </w:rPr>
        <w:t>OPTIONAL</w:t>
      </w:r>
      <w:r>
        <w:t>,</w:t>
      </w:r>
    </w:p>
    <w:bookmarkEnd w:id="14"/>
    <w:p w14:paraId="55D5A06A" w14:textId="77777777" w:rsidR="00730CAB" w:rsidRDefault="00730CAB" w:rsidP="00730CAB">
      <w:pPr>
        <w:pStyle w:val="PL"/>
      </w:pPr>
      <w:r>
        <w:t xml:space="preserve">    maxMeasIdentitiesSCG-NR             </w:t>
      </w:r>
      <w:r w:rsidRPr="004D7E4E">
        <w:rPr>
          <w:color w:val="993366"/>
        </w:rPr>
        <w:t>INTEGER</w:t>
      </w:r>
      <w:r>
        <w:t xml:space="preserve">(1..maxMeasIdentitiesMN)                     </w:t>
      </w:r>
      <w:r w:rsidRPr="004D7E4E">
        <w:rPr>
          <w:color w:val="993366"/>
        </w:rPr>
        <w:t>OPTIONAL</w:t>
      </w:r>
      <w:r>
        <w:t>,</w:t>
      </w:r>
    </w:p>
    <w:p w14:paraId="7F77DEF7" w14:textId="77777777" w:rsidR="00730CAB" w:rsidRDefault="00730CAB" w:rsidP="00730CAB">
      <w:pPr>
        <w:pStyle w:val="PL"/>
      </w:pPr>
      <w:r>
        <w:t xml:space="preserve">    ...</w:t>
      </w:r>
    </w:p>
    <w:p w14:paraId="34B1AF7A" w14:textId="77777777" w:rsidR="00730CAB" w:rsidRPr="007467C3" w:rsidRDefault="00730CAB" w:rsidP="00730CAB">
      <w:pPr>
        <w:pStyle w:val="PL"/>
      </w:pPr>
      <w:r w:rsidRPr="007467C3">
        <w:t>}</w:t>
      </w:r>
    </w:p>
    <w:p w14:paraId="1FA5BE01" w14:textId="77777777" w:rsidR="00730CAB" w:rsidRPr="007467C3" w:rsidRDefault="00730CAB" w:rsidP="00730CAB">
      <w:pPr>
        <w:pStyle w:val="PL"/>
      </w:pPr>
    </w:p>
    <w:bookmarkEnd w:id="13"/>
    <w:p w14:paraId="3476E84F" w14:textId="77777777" w:rsidR="00730CAB" w:rsidRPr="007467C3" w:rsidRDefault="00730CAB" w:rsidP="00730CAB">
      <w:pPr>
        <w:pStyle w:val="PL"/>
      </w:pPr>
      <w:r w:rsidRPr="007467C3">
        <w:t xml:space="preserve">BandCombinationInfoList ::= </w:t>
      </w:r>
      <w:r w:rsidRPr="004D7E4E">
        <w:rPr>
          <w:color w:val="993366"/>
        </w:rPr>
        <w:t>SEQUENCE</w:t>
      </w:r>
      <w:r w:rsidRPr="007467C3">
        <w:t xml:space="preserve"> (</w:t>
      </w:r>
      <w:r w:rsidRPr="004D7E4E">
        <w:rPr>
          <w:color w:val="993366"/>
        </w:rPr>
        <w:t>SIZE</w:t>
      </w:r>
      <w:r w:rsidRPr="007467C3">
        <w:t xml:space="preserve"> (1..maxBandComb))</w:t>
      </w:r>
      <w:r w:rsidRPr="004D7E4E">
        <w:rPr>
          <w:color w:val="993366"/>
        </w:rPr>
        <w:t xml:space="preserve"> OF</w:t>
      </w:r>
      <w:r w:rsidRPr="007467C3">
        <w:t xml:space="preserve"> BandCombinationInfo</w:t>
      </w:r>
    </w:p>
    <w:p w14:paraId="50BADE2A" w14:textId="77777777" w:rsidR="00730CAB" w:rsidRPr="007467C3" w:rsidRDefault="00730CAB" w:rsidP="00730CAB">
      <w:pPr>
        <w:pStyle w:val="PL"/>
      </w:pPr>
    </w:p>
    <w:p w14:paraId="2BE9C554" w14:textId="77777777" w:rsidR="00730CAB" w:rsidRDefault="00730CAB" w:rsidP="00730CAB">
      <w:pPr>
        <w:pStyle w:val="PL"/>
      </w:pPr>
      <w:r>
        <w:t xml:space="preserve">BandCombinationInfo ::=     </w:t>
      </w:r>
      <w:r w:rsidRPr="004D7E4E">
        <w:rPr>
          <w:color w:val="993366"/>
        </w:rPr>
        <w:t>SEQUENCE</w:t>
      </w:r>
      <w:r>
        <w:t xml:space="preserve"> {</w:t>
      </w:r>
    </w:p>
    <w:p w14:paraId="4243F9B6" w14:textId="77777777" w:rsidR="00730CAB" w:rsidRDefault="00730CAB" w:rsidP="00730CAB">
      <w:pPr>
        <w:pStyle w:val="PL"/>
      </w:pPr>
      <w:r>
        <w:t xml:space="preserve">    bandCombinationIndex        BandCombinationIndex,</w:t>
      </w:r>
    </w:p>
    <w:p w14:paraId="44CF9EEC" w14:textId="77777777" w:rsidR="00730CAB" w:rsidRDefault="00730CAB" w:rsidP="00730CAB">
      <w:pPr>
        <w:pStyle w:val="PL"/>
      </w:pPr>
      <w:r>
        <w:t xml:space="preserve">    allowedFeatureSetsList      </w:t>
      </w:r>
      <w:r w:rsidRPr="004D7E4E">
        <w:rPr>
          <w:color w:val="993366"/>
        </w:rPr>
        <w:t>SEQUENCE</w:t>
      </w:r>
      <w:r>
        <w:t xml:space="preserve"> (</w:t>
      </w:r>
      <w:r w:rsidRPr="004D7E4E">
        <w:rPr>
          <w:color w:val="993366"/>
        </w:rPr>
        <w:t>SIZE</w:t>
      </w:r>
      <w:r>
        <w:t xml:space="preserve"> (1..maxFeatureSetsPerBand))</w:t>
      </w:r>
      <w:r w:rsidRPr="004D7E4E">
        <w:rPr>
          <w:color w:val="993366"/>
        </w:rPr>
        <w:t xml:space="preserve"> OF</w:t>
      </w:r>
      <w:r>
        <w:t xml:space="preserve"> FeatureSetEntryIndex</w:t>
      </w:r>
    </w:p>
    <w:p w14:paraId="6C109B79" w14:textId="77777777" w:rsidR="00730CAB" w:rsidRPr="007467C3" w:rsidRDefault="00730CAB" w:rsidP="00730CAB">
      <w:pPr>
        <w:pStyle w:val="PL"/>
      </w:pPr>
      <w:r w:rsidRPr="007467C3">
        <w:t>}</w:t>
      </w:r>
    </w:p>
    <w:p w14:paraId="542965B2" w14:textId="77777777" w:rsidR="00730CAB" w:rsidRPr="007467C3" w:rsidRDefault="00730CAB" w:rsidP="00730CAB">
      <w:pPr>
        <w:pStyle w:val="PL"/>
      </w:pPr>
    </w:p>
    <w:p w14:paraId="532F3781" w14:textId="77777777" w:rsidR="00730CAB" w:rsidRDefault="00730CAB" w:rsidP="00730CAB">
      <w:pPr>
        <w:pStyle w:val="PL"/>
      </w:pPr>
      <w:r>
        <w:t xml:space="preserve">FeatureSetEntryIndex ::=    </w:t>
      </w:r>
      <w:r w:rsidRPr="004D7E4E">
        <w:rPr>
          <w:color w:val="993366"/>
        </w:rPr>
        <w:t>INTEGER</w:t>
      </w:r>
      <w:r>
        <w:t xml:space="preserve"> (1.. maxFeatureSetsPerBand)</w:t>
      </w:r>
    </w:p>
    <w:p w14:paraId="55712189" w14:textId="77777777" w:rsidR="00730CAB" w:rsidRPr="007467C3" w:rsidRDefault="00730CAB" w:rsidP="00730CAB">
      <w:pPr>
        <w:pStyle w:val="PL"/>
      </w:pPr>
    </w:p>
    <w:p w14:paraId="70205E28" w14:textId="77777777" w:rsidR="00730CAB" w:rsidRDefault="00730CAB" w:rsidP="00730CAB">
      <w:pPr>
        <w:pStyle w:val="PL"/>
      </w:pPr>
      <w:r>
        <w:t xml:space="preserve">DRX-Info ::=                    </w:t>
      </w:r>
      <w:r w:rsidRPr="004D7E4E">
        <w:rPr>
          <w:color w:val="993366"/>
        </w:rPr>
        <w:t>SEQUENCE</w:t>
      </w:r>
      <w:r>
        <w:t xml:space="preserve"> {</w:t>
      </w:r>
    </w:p>
    <w:p w14:paraId="24C9191F" w14:textId="77777777" w:rsidR="00730CAB" w:rsidRDefault="00730CAB" w:rsidP="00730CAB">
      <w:pPr>
        <w:pStyle w:val="PL"/>
      </w:pPr>
      <w:r>
        <w:t xml:space="preserve">    drx-LongCycleStartOffset        </w:t>
      </w:r>
      <w:r w:rsidRPr="004D7E4E">
        <w:rPr>
          <w:color w:val="993366"/>
        </w:rPr>
        <w:t>CHOICE</w:t>
      </w:r>
      <w:r>
        <w:t xml:space="preserve"> {</w:t>
      </w:r>
    </w:p>
    <w:p w14:paraId="51D58603" w14:textId="77777777" w:rsidR="00730CAB" w:rsidRDefault="00730CAB" w:rsidP="00730CAB">
      <w:pPr>
        <w:pStyle w:val="PL"/>
      </w:pPr>
      <w:r>
        <w:t xml:space="preserve">        ms10                            </w:t>
      </w:r>
      <w:r w:rsidRPr="004D7E4E">
        <w:rPr>
          <w:color w:val="993366"/>
        </w:rPr>
        <w:t>INTEGER</w:t>
      </w:r>
      <w:r>
        <w:t>(0..9),</w:t>
      </w:r>
    </w:p>
    <w:p w14:paraId="0783136F" w14:textId="77777777" w:rsidR="00730CAB" w:rsidRDefault="00730CAB" w:rsidP="00730CAB">
      <w:pPr>
        <w:pStyle w:val="PL"/>
      </w:pPr>
      <w:r>
        <w:t xml:space="preserve">        ms20                            </w:t>
      </w:r>
      <w:r w:rsidRPr="004D7E4E">
        <w:rPr>
          <w:color w:val="993366"/>
        </w:rPr>
        <w:t>INTEGER</w:t>
      </w:r>
      <w:r>
        <w:t>(0..19),</w:t>
      </w:r>
    </w:p>
    <w:p w14:paraId="4A8D43D8" w14:textId="77777777" w:rsidR="00730CAB" w:rsidRDefault="00730CAB" w:rsidP="00730CAB">
      <w:pPr>
        <w:pStyle w:val="PL"/>
      </w:pPr>
      <w:r>
        <w:t xml:space="preserve">        ms32                            </w:t>
      </w:r>
      <w:r w:rsidRPr="004D7E4E">
        <w:rPr>
          <w:color w:val="993366"/>
        </w:rPr>
        <w:t>INTEGER</w:t>
      </w:r>
      <w:r>
        <w:t>(0..31),</w:t>
      </w:r>
    </w:p>
    <w:p w14:paraId="287089FD" w14:textId="77777777" w:rsidR="00730CAB" w:rsidRDefault="00730CAB" w:rsidP="00730CAB">
      <w:pPr>
        <w:pStyle w:val="PL"/>
      </w:pPr>
      <w:r>
        <w:t xml:space="preserve">        ms40                            </w:t>
      </w:r>
      <w:r w:rsidRPr="004D7E4E">
        <w:rPr>
          <w:color w:val="993366"/>
        </w:rPr>
        <w:t>INTEGER</w:t>
      </w:r>
      <w:r>
        <w:t>(0..39),</w:t>
      </w:r>
    </w:p>
    <w:p w14:paraId="006A848F" w14:textId="77777777" w:rsidR="00730CAB" w:rsidRDefault="00730CAB" w:rsidP="00730CAB">
      <w:pPr>
        <w:pStyle w:val="PL"/>
      </w:pPr>
      <w:r>
        <w:t xml:space="preserve">        ms60                            </w:t>
      </w:r>
      <w:r w:rsidRPr="004D7E4E">
        <w:rPr>
          <w:color w:val="993366"/>
        </w:rPr>
        <w:t>INTEGER</w:t>
      </w:r>
      <w:r>
        <w:t>(0..59),</w:t>
      </w:r>
    </w:p>
    <w:p w14:paraId="116C06AB" w14:textId="77777777" w:rsidR="00730CAB" w:rsidRDefault="00730CAB" w:rsidP="00730CAB">
      <w:pPr>
        <w:pStyle w:val="PL"/>
      </w:pPr>
      <w:r>
        <w:t xml:space="preserve">        ms64                            </w:t>
      </w:r>
      <w:r w:rsidRPr="004D7E4E">
        <w:rPr>
          <w:color w:val="993366"/>
        </w:rPr>
        <w:t>INTEGER</w:t>
      </w:r>
      <w:r>
        <w:t>(0..63),</w:t>
      </w:r>
    </w:p>
    <w:p w14:paraId="784881BF" w14:textId="77777777" w:rsidR="00730CAB" w:rsidRDefault="00730CAB" w:rsidP="00730CAB">
      <w:pPr>
        <w:pStyle w:val="PL"/>
      </w:pPr>
      <w:r>
        <w:t xml:space="preserve">        ms70                            </w:t>
      </w:r>
      <w:r w:rsidRPr="004D7E4E">
        <w:rPr>
          <w:color w:val="993366"/>
        </w:rPr>
        <w:t>INTEGER</w:t>
      </w:r>
      <w:r>
        <w:t>(0..69),</w:t>
      </w:r>
    </w:p>
    <w:p w14:paraId="10A66780" w14:textId="77777777" w:rsidR="00730CAB" w:rsidRDefault="00730CAB" w:rsidP="00730CAB">
      <w:pPr>
        <w:pStyle w:val="PL"/>
      </w:pPr>
      <w:r>
        <w:t xml:space="preserve">        ms80                            </w:t>
      </w:r>
      <w:r w:rsidRPr="004D7E4E">
        <w:rPr>
          <w:color w:val="993366"/>
        </w:rPr>
        <w:t>INTEGER</w:t>
      </w:r>
      <w:r>
        <w:t>(0..79),</w:t>
      </w:r>
    </w:p>
    <w:p w14:paraId="5ADD52F8" w14:textId="77777777" w:rsidR="00730CAB" w:rsidRDefault="00730CAB" w:rsidP="00730CAB">
      <w:pPr>
        <w:pStyle w:val="PL"/>
      </w:pPr>
      <w:r>
        <w:t xml:space="preserve">        ms128                           </w:t>
      </w:r>
      <w:r w:rsidRPr="004D7E4E">
        <w:rPr>
          <w:color w:val="993366"/>
        </w:rPr>
        <w:t>INTEGER</w:t>
      </w:r>
      <w:r>
        <w:t>(0..127),</w:t>
      </w:r>
    </w:p>
    <w:p w14:paraId="77C4DA25" w14:textId="77777777" w:rsidR="00730CAB" w:rsidRDefault="00730CAB" w:rsidP="00730CAB">
      <w:pPr>
        <w:pStyle w:val="PL"/>
      </w:pPr>
      <w:r>
        <w:t xml:space="preserve">        ms160                           </w:t>
      </w:r>
      <w:r w:rsidRPr="004D7E4E">
        <w:rPr>
          <w:color w:val="993366"/>
        </w:rPr>
        <w:t>INTEGER</w:t>
      </w:r>
      <w:r>
        <w:t>(0..159),</w:t>
      </w:r>
    </w:p>
    <w:p w14:paraId="55F1A66A" w14:textId="77777777" w:rsidR="00730CAB" w:rsidRDefault="00730CAB" w:rsidP="00730CAB">
      <w:pPr>
        <w:pStyle w:val="PL"/>
      </w:pPr>
      <w:r>
        <w:t xml:space="preserve">        ms256                           </w:t>
      </w:r>
      <w:r w:rsidRPr="004D7E4E">
        <w:rPr>
          <w:color w:val="993366"/>
        </w:rPr>
        <w:t>INTEGER</w:t>
      </w:r>
      <w:r>
        <w:t>(0..255),</w:t>
      </w:r>
    </w:p>
    <w:p w14:paraId="328A1CC8" w14:textId="77777777" w:rsidR="00730CAB" w:rsidRDefault="00730CAB" w:rsidP="00730CAB">
      <w:pPr>
        <w:pStyle w:val="PL"/>
      </w:pPr>
      <w:r>
        <w:t xml:space="preserve">        ms320                           </w:t>
      </w:r>
      <w:r w:rsidRPr="004D7E4E">
        <w:rPr>
          <w:color w:val="993366"/>
        </w:rPr>
        <w:t>INTEGER</w:t>
      </w:r>
      <w:r>
        <w:t>(0..319),</w:t>
      </w:r>
    </w:p>
    <w:p w14:paraId="777EEA30" w14:textId="77777777" w:rsidR="00730CAB" w:rsidRDefault="00730CAB" w:rsidP="00730CAB">
      <w:pPr>
        <w:pStyle w:val="PL"/>
      </w:pPr>
      <w:r>
        <w:t xml:space="preserve">        ms512                           </w:t>
      </w:r>
      <w:r w:rsidRPr="004D7E4E">
        <w:rPr>
          <w:color w:val="993366"/>
        </w:rPr>
        <w:t>INTEGER</w:t>
      </w:r>
      <w:r>
        <w:t>(0..511),</w:t>
      </w:r>
    </w:p>
    <w:p w14:paraId="5AEB22DB" w14:textId="77777777" w:rsidR="00730CAB" w:rsidRDefault="00730CAB" w:rsidP="00730CAB">
      <w:pPr>
        <w:pStyle w:val="PL"/>
      </w:pPr>
      <w:r>
        <w:t xml:space="preserve">        ms640                           </w:t>
      </w:r>
      <w:r w:rsidRPr="004D7E4E">
        <w:rPr>
          <w:color w:val="993366"/>
        </w:rPr>
        <w:t>INTEGER</w:t>
      </w:r>
      <w:r>
        <w:t>(0..639),</w:t>
      </w:r>
    </w:p>
    <w:p w14:paraId="09A5094C" w14:textId="77777777" w:rsidR="00730CAB" w:rsidRDefault="00730CAB" w:rsidP="00730CAB">
      <w:pPr>
        <w:pStyle w:val="PL"/>
      </w:pPr>
      <w:r>
        <w:t xml:space="preserve">        ms1024                          </w:t>
      </w:r>
      <w:r w:rsidRPr="004D7E4E">
        <w:rPr>
          <w:color w:val="993366"/>
        </w:rPr>
        <w:t>INTEGER</w:t>
      </w:r>
      <w:r>
        <w:t>(0..1023),</w:t>
      </w:r>
    </w:p>
    <w:p w14:paraId="1B626501" w14:textId="77777777" w:rsidR="00730CAB" w:rsidRDefault="00730CAB" w:rsidP="00730CAB">
      <w:pPr>
        <w:pStyle w:val="PL"/>
      </w:pPr>
      <w:r>
        <w:t xml:space="preserve">        ms1280                          </w:t>
      </w:r>
      <w:r w:rsidRPr="004D7E4E">
        <w:rPr>
          <w:color w:val="993366"/>
        </w:rPr>
        <w:t>INTEGER</w:t>
      </w:r>
      <w:r>
        <w:t>(0..1279),</w:t>
      </w:r>
    </w:p>
    <w:p w14:paraId="28C99A47" w14:textId="77777777" w:rsidR="00730CAB" w:rsidRDefault="00730CAB" w:rsidP="00730CAB">
      <w:pPr>
        <w:pStyle w:val="PL"/>
      </w:pPr>
      <w:r>
        <w:t xml:space="preserve">        ms2048                          </w:t>
      </w:r>
      <w:r w:rsidRPr="004D7E4E">
        <w:rPr>
          <w:color w:val="993366"/>
        </w:rPr>
        <w:t>INTEGER</w:t>
      </w:r>
      <w:r>
        <w:t>(0..2047),</w:t>
      </w:r>
    </w:p>
    <w:p w14:paraId="59305123" w14:textId="77777777" w:rsidR="00730CAB" w:rsidRDefault="00730CAB" w:rsidP="00730CAB">
      <w:pPr>
        <w:pStyle w:val="PL"/>
      </w:pPr>
      <w:r>
        <w:t xml:space="preserve">        ms2560                          </w:t>
      </w:r>
      <w:r w:rsidRPr="004D7E4E">
        <w:rPr>
          <w:color w:val="993366"/>
        </w:rPr>
        <w:t>INTEGER</w:t>
      </w:r>
      <w:r>
        <w:t>(0..2559),</w:t>
      </w:r>
    </w:p>
    <w:p w14:paraId="2DA58029" w14:textId="77777777" w:rsidR="00730CAB" w:rsidRDefault="00730CAB" w:rsidP="00730CAB">
      <w:pPr>
        <w:pStyle w:val="PL"/>
      </w:pPr>
      <w:r>
        <w:t xml:space="preserve">        ms5120                          </w:t>
      </w:r>
      <w:r w:rsidRPr="004D7E4E">
        <w:rPr>
          <w:color w:val="993366"/>
        </w:rPr>
        <w:t>INTEGER</w:t>
      </w:r>
      <w:r>
        <w:t>(0..5119),</w:t>
      </w:r>
    </w:p>
    <w:p w14:paraId="41327392" w14:textId="77777777" w:rsidR="00730CAB" w:rsidRDefault="00730CAB" w:rsidP="00730CAB">
      <w:pPr>
        <w:pStyle w:val="PL"/>
      </w:pPr>
      <w:r>
        <w:t xml:space="preserve">        ms10240                         </w:t>
      </w:r>
      <w:r w:rsidRPr="004D7E4E">
        <w:rPr>
          <w:color w:val="993366"/>
        </w:rPr>
        <w:t>INTEGER</w:t>
      </w:r>
      <w:r>
        <w:t>(0..10239)</w:t>
      </w:r>
    </w:p>
    <w:p w14:paraId="4788773D" w14:textId="77777777" w:rsidR="00730CAB" w:rsidRDefault="00730CAB" w:rsidP="00730CAB">
      <w:pPr>
        <w:pStyle w:val="PL"/>
      </w:pPr>
      <w:r>
        <w:t xml:space="preserve">    },</w:t>
      </w:r>
    </w:p>
    <w:p w14:paraId="595338C6" w14:textId="77777777" w:rsidR="00730CAB" w:rsidRDefault="00730CAB" w:rsidP="00730CAB">
      <w:pPr>
        <w:pStyle w:val="PL"/>
      </w:pPr>
      <w:r>
        <w:t xml:space="preserve">    shortDRX                            </w:t>
      </w:r>
      <w:r w:rsidRPr="004D7E4E">
        <w:rPr>
          <w:color w:val="993366"/>
        </w:rPr>
        <w:t>SEQUENCE</w:t>
      </w:r>
      <w:r>
        <w:t xml:space="preserve"> {</w:t>
      </w:r>
    </w:p>
    <w:p w14:paraId="68B5E70F" w14:textId="77777777" w:rsidR="00730CAB" w:rsidRDefault="00730CAB" w:rsidP="00730CAB">
      <w:pPr>
        <w:pStyle w:val="PL"/>
      </w:pPr>
      <w:r>
        <w:t xml:space="preserve">        drx-ShortCycle                      </w:t>
      </w:r>
      <w:r w:rsidRPr="004D7E4E">
        <w:rPr>
          <w:color w:val="993366"/>
        </w:rPr>
        <w:t>ENUMERATED</w:t>
      </w:r>
      <w:r>
        <w:t xml:space="preserve">  {</w:t>
      </w:r>
    </w:p>
    <w:p w14:paraId="256E1034" w14:textId="77777777" w:rsidR="00730CAB" w:rsidRDefault="00730CAB" w:rsidP="00730CAB">
      <w:pPr>
        <w:pStyle w:val="PL"/>
      </w:pPr>
      <w:r>
        <w:t xml:space="preserve">                                                ms2, ms3, ms4, ms5, ms6, ms7, ms8, ms10, ms14, ms16, ms20, ms30, ms32,</w:t>
      </w:r>
    </w:p>
    <w:p w14:paraId="0A7067FF" w14:textId="77777777" w:rsidR="00730CAB" w:rsidRDefault="00730CAB" w:rsidP="00730CAB">
      <w:pPr>
        <w:pStyle w:val="PL"/>
      </w:pPr>
      <w:r>
        <w:t xml:space="preserve">                                                ms35, ms40, ms64, ms80, ms128, ms160, ms256, ms320, ms512, ms640, spare9,</w:t>
      </w:r>
    </w:p>
    <w:p w14:paraId="15525198" w14:textId="77777777" w:rsidR="00730CAB" w:rsidRDefault="00730CAB" w:rsidP="00730CAB">
      <w:pPr>
        <w:pStyle w:val="PL"/>
      </w:pPr>
      <w:r>
        <w:t xml:space="preserve">                                                spare8, spare7, spare6, spare5, spare4, spare3, spare2, spare1 },</w:t>
      </w:r>
    </w:p>
    <w:p w14:paraId="1210F14A" w14:textId="77777777" w:rsidR="00730CAB" w:rsidRDefault="00730CAB" w:rsidP="00730CAB">
      <w:pPr>
        <w:pStyle w:val="PL"/>
      </w:pPr>
      <w:r>
        <w:t xml:space="preserve">        drx-ShortCycleTimer                 </w:t>
      </w:r>
      <w:r w:rsidRPr="004D7E4E">
        <w:rPr>
          <w:color w:val="993366"/>
        </w:rPr>
        <w:t>INTEGER</w:t>
      </w:r>
      <w:r>
        <w:t xml:space="preserve"> (1..16)</w:t>
      </w:r>
    </w:p>
    <w:p w14:paraId="2F0558C9" w14:textId="77777777" w:rsidR="00730CAB" w:rsidRDefault="00730CAB" w:rsidP="00730CAB">
      <w:pPr>
        <w:pStyle w:val="PL"/>
      </w:pPr>
      <w:r>
        <w:lastRenderedPageBreak/>
        <w:t xml:space="preserve">    }                                                                                   </w:t>
      </w:r>
      <w:r w:rsidRPr="004D7E4E">
        <w:rPr>
          <w:color w:val="993366"/>
        </w:rPr>
        <w:t>OPTIONAL</w:t>
      </w:r>
    </w:p>
    <w:p w14:paraId="7B2BD3A2" w14:textId="77777777" w:rsidR="00730CAB" w:rsidRPr="007467C3" w:rsidRDefault="00730CAB" w:rsidP="00730CAB">
      <w:pPr>
        <w:pStyle w:val="PL"/>
      </w:pPr>
      <w:r w:rsidRPr="007467C3">
        <w:t>}</w:t>
      </w:r>
    </w:p>
    <w:p w14:paraId="5B62EC08" w14:textId="77777777" w:rsidR="00730CAB" w:rsidRPr="007467C3" w:rsidRDefault="00730CAB" w:rsidP="00730CAB">
      <w:pPr>
        <w:pStyle w:val="PL"/>
      </w:pPr>
    </w:p>
    <w:p w14:paraId="7D05C43F" w14:textId="77777777" w:rsidR="00730CAB" w:rsidRPr="007467C3" w:rsidRDefault="00730CAB" w:rsidP="00730CAB">
      <w:pPr>
        <w:pStyle w:val="PL"/>
      </w:pPr>
      <w:r w:rsidRPr="007467C3">
        <w:t xml:space="preserve">MeasConfigMN ::= </w:t>
      </w:r>
      <w:r w:rsidRPr="004D7E4E">
        <w:rPr>
          <w:color w:val="993366"/>
        </w:rPr>
        <w:t>SEQUENCE</w:t>
      </w:r>
      <w:r w:rsidRPr="007467C3">
        <w:t xml:space="preserve"> {</w:t>
      </w:r>
    </w:p>
    <w:p w14:paraId="6146A0D1" w14:textId="77777777" w:rsidR="00730CAB" w:rsidRDefault="00730CAB" w:rsidP="00730CAB">
      <w:pPr>
        <w:pStyle w:val="PL"/>
      </w:pPr>
      <w:r>
        <w:t xml:space="preserve">    measuredFrequenciesMN               </w:t>
      </w:r>
      <w:r w:rsidRPr="004D7E4E">
        <w:rPr>
          <w:color w:val="993366"/>
        </w:rPr>
        <w:t>SEQUENCE</w:t>
      </w:r>
      <w:r>
        <w:t xml:space="preserve"> (</w:t>
      </w:r>
      <w:r w:rsidRPr="004D7E4E">
        <w:rPr>
          <w:color w:val="993366"/>
        </w:rPr>
        <w:t>SIZE</w:t>
      </w:r>
      <w:r>
        <w:t xml:space="preserve"> (1..maxMeasFreqsMN))</w:t>
      </w:r>
      <w:r w:rsidRPr="004D7E4E">
        <w:rPr>
          <w:color w:val="993366"/>
        </w:rPr>
        <w:t xml:space="preserve"> OF</w:t>
      </w:r>
      <w:r>
        <w:t xml:space="preserve"> NR-FreqInfo  </w:t>
      </w:r>
      <w:r w:rsidRPr="004D7E4E">
        <w:rPr>
          <w:color w:val="993366"/>
        </w:rPr>
        <w:t>OPTIONAL</w:t>
      </w:r>
      <w:r>
        <w:t>,</w:t>
      </w:r>
    </w:p>
    <w:p w14:paraId="6D945C8C" w14:textId="77777777" w:rsidR="00730CAB" w:rsidRDefault="00730CAB" w:rsidP="00730CAB">
      <w:pPr>
        <w:pStyle w:val="PL"/>
      </w:pPr>
      <w:r>
        <w:t xml:space="preserve">    measGapConfig                   SetupRelease { GapConfig }                          </w:t>
      </w:r>
      <w:r w:rsidRPr="004D7E4E">
        <w:rPr>
          <w:color w:val="993366"/>
        </w:rPr>
        <w:t>OPTIONAL</w:t>
      </w:r>
      <w:r>
        <w:t>,</w:t>
      </w:r>
    </w:p>
    <w:p w14:paraId="6FAF52E7" w14:textId="77777777" w:rsidR="00730CAB" w:rsidRDefault="00730CAB" w:rsidP="00730CAB">
      <w:pPr>
        <w:pStyle w:val="PL"/>
      </w:pPr>
      <w:r>
        <w:t xml:space="preserve">    gapPurpose                          </w:t>
      </w:r>
      <w:r w:rsidRPr="004D7E4E">
        <w:rPr>
          <w:color w:val="993366"/>
        </w:rPr>
        <w:t>ENUMERATED</w:t>
      </w:r>
      <w:r>
        <w:t xml:space="preserve"> {perUE, perFR1}                          </w:t>
      </w:r>
      <w:r w:rsidRPr="004D7E4E">
        <w:rPr>
          <w:color w:val="993366"/>
        </w:rPr>
        <w:t>OPTIONAL</w:t>
      </w:r>
      <w:r>
        <w:t>,</w:t>
      </w:r>
    </w:p>
    <w:p w14:paraId="340C656D" w14:textId="77777777" w:rsidR="00730CAB" w:rsidRDefault="00730CAB" w:rsidP="00730CAB">
      <w:pPr>
        <w:pStyle w:val="PL"/>
      </w:pPr>
      <w:r>
        <w:t xml:space="preserve">    ...</w:t>
      </w:r>
    </w:p>
    <w:p w14:paraId="5A9BC3AA" w14:textId="77777777" w:rsidR="00730CAB" w:rsidRPr="007467C3" w:rsidRDefault="00730CAB" w:rsidP="00730CAB">
      <w:pPr>
        <w:pStyle w:val="PL"/>
      </w:pPr>
      <w:r w:rsidRPr="007467C3">
        <w:t>}</w:t>
      </w:r>
    </w:p>
    <w:p w14:paraId="24AE2C06" w14:textId="77777777" w:rsidR="00730CAB" w:rsidRPr="007467C3" w:rsidRDefault="00730CAB" w:rsidP="00730CAB">
      <w:pPr>
        <w:pStyle w:val="PL"/>
      </w:pPr>
    </w:p>
    <w:p w14:paraId="48DB9ECC" w14:textId="77777777" w:rsidR="00730CAB" w:rsidRPr="007467C3" w:rsidRDefault="00730CAB" w:rsidP="00730CAB">
      <w:pPr>
        <w:pStyle w:val="PL"/>
      </w:pPr>
      <w:r w:rsidRPr="007467C3">
        <w:t xml:space="preserve">MRDC-AssistanceInfo ::= </w:t>
      </w:r>
      <w:r w:rsidRPr="004D7E4E">
        <w:rPr>
          <w:color w:val="993366"/>
        </w:rPr>
        <w:t>SEQUENCE</w:t>
      </w:r>
      <w:r w:rsidRPr="007467C3">
        <w:t xml:space="preserve"> {</w:t>
      </w:r>
    </w:p>
    <w:p w14:paraId="2C67CFED" w14:textId="77777777" w:rsidR="00730CAB" w:rsidRDefault="00730CAB" w:rsidP="00730CAB">
      <w:pPr>
        <w:pStyle w:val="PL"/>
      </w:pPr>
      <w:r>
        <w:t xml:space="preserve">    affectedCarrierFreqCombInfoListMRDC     </w:t>
      </w:r>
      <w:r w:rsidRPr="004D7E4E">
        <w:rPr>
          <w:color w:val="993366"/>
        </w:rPr>
        <w:t>SEQUENCE</w:t>
      </w:r>
      <w:r>
        <w:t xml:space="preserve"> (</w:t>
      </w:r>
      <w:r w:rsidRPr="004D7E4E">
        <w:rPr>
          <w:color w:val="993366"/>
        </w:rPr>
        <w:t>SIZE</w:t>
      </w:r>
      <w:r>
        <w:t xml:space="preserve"> (1..maxNrofCombIDC))</w:t>
      </w:r>
      <w:r w:rsidRPr="004D7E4E">
        <w:rPr>
          <w:color w:val="993366"/>
        </w:rPr>
        <w:t xml:space="preserve"> OF</w:t>
      </w:r>
      <w:r>
        <w:t xml:space="preserve"> AffectedCarrierFreqCombInfoMRDC,</w:t>
      </w:r>
    </w:p>
    <w:p w14:paraId="25A08C71" w14:textId="77777777" w:rsidR="00730CAB" w:rsidRDefault="00730CAB" w:rsidP="00730CAB">
      <w:pPr>
        <w:pStyle w:val="PL"/>
      </w:pPr>
      <w:r>
        <w:t xml:space="preserve">    ...</w:t>
      </w:r>
    </w:p>
    <w:p w14:paraId="1B38A09F" w14:textId="77777777" w:rsidR="00730CAB" w:rsidRPr="007467C3" w:rsidRDefault="00730CAB" w:rsidP="00730CAB">
      <w:pPr>
        <w:pStyle w:val="PL"/>
      </w:pPr>
      <w:r w:rsidRPr="007467C3">
        <w:t>}</w:t>
      </w:r>
    </w:p>
    <w:p w14:paraId="6676B7DF" w14:textId="77777777" w:rsidR="00730CAB" w:rsidRPr="007467C3" w:rsidRDefault="00730CAB" w:rsidP="00730CAB">
      <w:pPr>
        <w:pStyle w:val="PL"/>
      </w:pPr>
    </w:p>
    <w:p w14:paraId="7378C41E" w14:textId="77777777" w:rsidR="00730CAB" w:rsidRPr="007467C3" w:rsidRDefault="00730CAB" w:rsidP="00730CAB">
      <w:pPr>
        <w:pStyle w:val="PL"/>
      </w:pPr>
      <w:r w:rsidRPr="007467C3">
        <w:t xml:space="preserve">AffectedCarrierFreqCombInfoMRDC ::= </w:t>
      </w:r>
      <w:r w:rsidRPr="004D7E4E">
        <w:rPr>
          <w:color w:val="993366"/>
        </w:rPr>
        <w:t>SEQUENCE</w:t>
      </w:r>
      <w:r w:rsidRPr="007467C3">
        <w:t xml:space="preserve"> {</w:t>
      </w:r>
    </w:p>
    <w:p w14:paraId="7B08B87E" w14:textId="77777777" w:rsidR="00730CAB" w:rsidRDefault="00730CAB" w:rsidP="00730CAB">
      <w:pPr>
        <w:pStyle w:val="PL"/>
      </w:pPr>
      <w:r>
        <w:t xml:space="preserve">    victimSystemType                    VictimSystemType,</w:t>
      </w:r>
    </w:p>
    <w:p w14:paraId="189AB4E2" w14:textId="77777777" w:rsidR="00730CAB" w:rsidRDefault="00730CAB" w:rsidP="00730CAB">
      <w:pPr>
        <w:pStyle w:val="PL"/>
      </w:pPr>
      <w:r>
        <w:t xml:space="preserve">    interferenceDirectionMRDC       </w:t>
      </w:r>
      <w:r w:rsidRPr="004D7E4E">
        <w:rPr>
          <w:color w:val="993366"/>
        </w:rPr>
        <w:t>ENUMERATED</w:t>
      </w:r>
      <w:r>
        <w:t xml:space="preserve"> {eutra-nr, nr, other, utra-nr-other, nr-other, spare3, spare2, spare1},</w:t>
      </w:r>
    </w:p>
    <w:p w14:paraId="021A065E" w14:textId="77777777" w:rsidR="00730CAB" w:rsidRDefault="00730CAB" w:rsidP="00730CAB">
      <w:pPr>
        <w:pStyle w:val="PL"/>
      </w:pPr>
      <w:r>
        <w:t xml:space="preserve">    affectedCarrierFreqCombMRDC         </w:t>
      </w:r>
      <w:r w:rsidRPr="004D7E4E">
        <w:rPr>
          <w:color w:val="993366"/>
        </w:rPr>
        <w:t>SEQUENCE</w:t>
      </w:r>
      <w:r>
        <w:t xml:space="preserve">    {</w:t>
      </w:r>
    </w:p>
    <w:p w14:paraId="3B72E378" w14:textId="77777777" w:rsidR="00730CAB" w:rsidRDefault="00730CAB" w:rsidP="00730CAB">
      <w:pPr>
        <w:pStyle w:val="PL"/>
      </w:pPr>
      <w:r>
        <w:t xml:space="preserve">        affectedCarrierFreqCombEUTRA            AffectedCarrierFreqCombEUTRA    </w:t>
      </w:r>
      <w:r w:rsidRPr="004D7E4E">
        <w:rPr>
          <w:color w:val="993366"/>
        </w:rPr>
        <w:t>OPTIONAL</w:t>
      </w:r>
      <w:r>
        <w:t>,</w:t>
      </w:r>
    </w:p>
    <w:p w14:paraId="418D4997" w14:textId="77777777" w:rsidR="00730CAB" w:rsidRDefault="00730CAB" w:rsidP="00730CAB">
      <w:pPr>
        <w:pStyle w:val="PL"/>
      </w:pPr>
      <w:r>
        <w:t xml:space="preserve">        affectedCarrierFreqCombNR           AffectedCarrierFreqCombNR</w:t>
      </w:r>
    </w:p>
    <w:p w14:paraId="644CEBE9" w14:textId="77777777" w:rsidR="00730CAB" w:rsidRDefault="00730CAB" w:rsidP="00730CAB">
      <w:pPr>
        <w:pStyle w:val="PL"/>
      </w:pPr>
      <w:r>
        <w:t xml:space="preserve">    }       </w:t>
      </w:r>
      <w:r w:rsidRPr="004D7E4E">
        <w:rPr>
          <w:color w:val="993366"/>
        </w:rPr>
        <w:t>OPTIONAL</w:t>
      </w:r>
    </w:p>
    <w:p w14:paraId="7603437A" w14:textId="77777777" w:rsidR="00730CAB" w:rsidRPr="007467C3" w:rsidRDefault="00730CAB" w:rsidP="00730CAB">
      <w:pPr>
        <w:pStyle w:val="PL"/>
      </w:pPr>
      <w:r w:rsidRPr="007467C3">
        <w:t>}</w:t>
      </w:r>
    </w:p>
    <w:p w14:paraId="7640867E" w14:textId="77777777" w:rsidR="00730CAB" w:rsidRPr="007467C3" w:rsidRDefault="00730CAB" w:rsidP="00730CAB">
      <w:pPr>
        <w:pStyle w:val="PL"/>
      </w:pPr>
    </w:p>
    <w:p w14:paraId="247494A0" w14:textId="77777777" w:rsidR="00730CAB" w:rsidRPr="007467C3" w:rsidRDefault="00730CAB" w:rsidP="00730CAB">
      <w:pPr>
        <w:pStyle w:val="PL"/>
      </w:pPr>
      <w:r w:rsidRPr="007467C3">
        <w:t xml:space="preserve">VictimSystemType ::= </w:t>
      </w:r>
      <w:r w:rsidRPr="004D7E4E">
        <w:rPr>
          <w:color w:val="993366"/>
        </w:rPr>
        <w:t>SEQUENCE</w:t>
      </w:r>
      <w:r w:rsidRPr="007467C3">
        <w:t xml:space="preserve"> {</w:t>
      </w:r>
    </w:p>
    <w:p w14:paraId="2776738D" w14:textId="77777777" w:rsidR="00730CAB" w:rsidRDefault="00730CAB" w:rsidP="00730CAB">
      <w:pPr>
        <w:pStyle w:val="PL"/>
      </w:pPr>
      <w:r>
        <w:t xml:space="preserve">    gps                         </w:t>
      </w:r>
      <w:r w:rsidRPr="004D7E4E">
        <w:rPr>
          <w:color w:val="993366"/>
        </w:rPr>
        <w:t>ENUMERATED</w:t>
      </w:r>
      <w:r>
        <w:t xml:space="preserve"> {true}               </w:t>
      </w:r>
      <w:r w:rsidRPr="004D7E4E">
        <w:rPr>
          <w:color w:val="993366"/>
        </w:rPr>
        <w:t>OPTIONAL</w:t>
      </w:r>
      <w:r>
        <w:t>,</w:t>
      </w:r>
    </w:p>
    <w:p w14:paraId="063BAF42" w14:textId="77777777" w:rsidR="00730CAB" w:rsidRDefault="00730CAB" w:rsidP="00730CAB">
      <w:pPr>
        <w:pStyle w:val="PL"/>
      </w:pPr>
      <w:r>
        <w:t xml:space="preserve">    glonass                 </w:t>
      </w:r>
      <w:r w:rsidRPr="004D7E4E">
        <w:rPr>
          <w:color w:val="993366"/>
        </w:rPr>
        <w:t>ENUMERATED</w:t>
      </w:r>
      <w:r>
        <w:t xml:space="preserve"> {true}               </w:t>
      </w:r>
      <w:r w:rsidRPr="004D7E4E">
        <w:rPr>
          <w:color w:val="993366"/>
        </w:rPr>
        <w:t>OPTIONAL</w:t>
      </w:r>
      <w:r>
        <w:t>,</w:t>
      </w:r>
    </w:p>
    <w:p w14:paraId="3ABF31F2" w14:textId="77777777" w:rsidR="00730CAB" w:rsidRDefault="00730CAB" w:rsidP="00730CAB">
      <w:pPr>
        <w:pStyle w:val="PL"/>
      </w:pPr>
      <w:r>
        <w:t xml:space="preserve">    bds                     </w:t>
      </w:r>
      <w:r w:rsidRPr="004D7E4E">
        <w:rPr>
          <w:color w:val="993366"/>
        </w:rPr>
        <w:t>ENUMERATED</w:t>
      </w:r>
      <w:r>
        <w:t xml:space="preserve"> {true}               </w:t>
      </w:r>
      <w:r w:rsidRPr="004D7E4E">
        <w:rPr>
          <w:color w:val="993366"/>
        </w:rPr>
        <w:t>OPTIONAL</w:t>
      </w:r>
      <w:r>
        <w:t>,</w:t>
      </w:r>
    </w:p>
    <w:p w14:paraId="53EBE8E1" w14:textId="77777777" w:rsidR="00730CAB" w:rsidRDefault="00730CAB" w:rsidP="00730CAB">
      <w:pPr>
        <w:pStyle w:val="PL"/>
      </w:pPr>
      <w:r>
        <w:t xml:space="preserve">    galileo                     </w:t>
      </w:r>
      <w:r w:rsidRPr="004D7E4E">
        <w:rPr>
          <w:color w:val="993366"/>
        </w:rPr>
        <w:t>ENUMERATED</w:t>
      </w:r>
      <w:r>
        <w:t xml:space="preserve"> {true}               </w:t>
      </w:r>
      <w:r w:rsidRPr="004D7E4E">
        <w:rPr>
          <w:color w:val="993366"/>
        </w:rPr>
        <w:t>OPTIONAL</w:t>
      </w:r>
      <w:r>
        <w:t>,</w:t>
      </w:r>
    </w:p>
    <w:p w14:paraId="1C51E305" w14:textId="77777777" w:rsidR="00730CAB" w:rsidRDefault="00730CAB" w:rsidP="00730CAB">
      <w:pPr>
        <w:pStyle w:val="PL"/>
      </w:pPr>
      <w:r>
        <w:t xml:space="preserve">    wlan                        </w:t>
      </w:r>
      <w:r w:rsidRPr="004D7E4E">
        <w:rPr>
          <w:color w:val="993366"/>
        </w:rPr>
        <w:t>ENUMERATED</w:t>
      </w:r>
      <w:r>
        <w:t xml:space="preserve"> {true}               </w:t>
      </w:r>
      <w:r w:rsidRPr="004D7E4E">
        <w:rPr>
          <w:color w:val="993366"/>
        </w:rPr>
        <w:t>OPTIONAL</w:t>
      </w:r>
      <w:r>
        <w:t>,</w:t>
      </w:r>
    </w:p>
    <w:p w14:paraId="0C7F0425" w14:textId="77777777" w:rsidR="00730CAB" w:rsidRDefault="00730CAB" w:rsidP="00730CAB">
      <w:pPr>
        <w:pStyle w:val="PL"/>
      </w:pPr>
      <w:r>
        <w:t xml:space="preserve">    bluetooth               </w:t>
      </w:r>
      <w:r w:rsidRPr="004D7E4E">
        <w:rPr>
          <w:color w:val="993366"/>
        </w:rPr>
        <w:t>ENUMERATED</w:t>
      </w:r>
      <w:r>
        <w:t xml:space="preserve"> {true}               </w:t>
      </w:r>
      <w:r w:rsidRPr="004D7E4E">
        <w:rPr>
          <w:color w:val="993366"/>
        </w:rPr>
        <w:t>OPTIONAL</w:t>
      </w:r>
    </w:p>
    <w:p w14:paraId="7FCEC44C" w14:textId="77777777" w:rsidR="00730CAB" w:rsidRPr="007467C3" w:rsidRDefault="00730CAB" w:rsidP="00730CAB">
      <w:pPr>
        <w:pStyle w:val="PL"/>
      </w:pPr>
      <w:r w:rsidRPr="007467C3">
        <w:t>}</w:t>
      </w:r>
    </w:p>
    <w:p w14:paraId="3A4D950A" w14:textId="77777777" w:rsidR="00730CAB" w:rsidRPr="007467C3" w:rsidRDefault="00730CAB" w:rsidP="00730CAB">
      <w:pPr>
        <w:pStyle w:val="PL"/>
      </w:pPr>
    </w:p>
    <w:p w14:paraId="4D5B7D2B" w14:textId="77777777" w:rsidR="00730CAB" w:rsidRPr="007467C3" w:rsidRDefault="00730CAB" w:rsidP="00730CAB">
      <w:pPr>
        <w:pStyle w:val="PL"/>
      </w:pPr>
      <w:r w:rsidRPr="007467C3">
        <w:t xml:space="preserve">AffectedCarrierFreqCombEUTRA ::= </w:t>
      </w:r>
      <w:r w:rsidRPr="004D7E4E">
        <w:rPr>
          <w:color w:val="993366"/>
        </w:rPr>
        <w:t>SEQUENCE</w:t>
      </w:r>
      <w:r w:rsidRPr="007467C3">
        <w:t xml:space="preserve"> (</w:t>
      </w:r>
      <w:r w:rsidRPr="004D7E4E">
        <w:rPr>
          <w:color w:val="993366"/>
        </w:rPr>
        <w:t>SIZE</w:t>
      </w:r>
      <w:r w:rsidRPr="007467C3">
        <w:t xml:space="preserve"> (1..maxNrofServingCellsEUTRA))</w:t>
      </w:r>
      <w:r w:rsidRPr="004D7E4E">
        <w:rPr>
          <w:color w:val="993366"/>
        </w:rPr>
        <w:t xml:space="preserve"> OF</w:t>
      </w:r>
      <w:r w:rsidRPr="007467C3">
        <w:t xml:space="preserve"> ARFCN-ValueEUTRA</w:t>
      </w:r>
    </w:p>
    <w:p w14:paraId="49DDC0F9" w14:textId="77777777" w:rsidR="00730CAB" w:rsidRPr="007467C3" w:rsidRDefault="00730CAB" w:rsidP="00730CAB">
      <w:pPr>
        <w:pStyle w:val="PL"/>
      </w:pPr>
    </w:p>
    <w:p w14:paraId="5B40EEF1" w14:textId="77777777" w:rsidR="00730CAB" w:rsidRPr="007467C3" w:rsidRDefault="00730CAB" w:rsidP="00730CAB">
      <w:pPr>
        <w:pStyle w:val="PL"/>
      </w:pPr>
      <w:r w:rsidRPr="007467C3">
        <w:t xml:space="preserve">AffectedCarrierFreqCombNR ::= </w:t>
      </w:r>
      <w:r w:rsidRPr="004D7E4E">
        <w:rPr>
          <w:color w:val="993366"/>
        </w:rPr>
        <w:t>SEQUENCE</w:t>
      </w:r>
      <w:r w:rsidRPr="007467C3">
        <w:t xml:space="preserve"> (</w:t>
      </w:r>
      <w:r w:rsidRPr="004D7E4E">
        <w:rPr>
          <w:color w:val="993366"/>
        </w:rPr>
        <w:t>SIZE</w:t>
      </w:r>
      <w:r w:rsidRPr="007467C3">
        <w:t xml:space="preserve"> (1..maxNrofServingCells))</w:t>
      </w:r>
      <w:r w:rsidRPr="004D7E4E">
        <w:rPr>
          <w:color w:val="993366"/>
        </w:rPr>
        <w:t xml:space="preserve"> OF</w:t>
      </w:r>
      <w:r w:rsidRPr="007467C3">
        <w:t xml:space="preserve"> ARFCN-ValueNR</w:t>
      </w:r>
    </w:p>
    <w:p w14:paraId="651B6F43" w14:textId="77777777" w:rsidR="00730CAB" w:rsidRPr="007467C3" w:rsidRDefault="00730CAB" w:rsidP="00730CAB">
      <w:pPr>
        <w:pStyle w:val="PL"/>
      </w:pPr>
    </w:p>
    <w:p w14:paraId="688843C4" w14:textId="77777777" w:rsidR="00730CAB" w:rsidRPr="0012013B" w:rsidRDefault="00730CAB" w:rsidP="00730CAB">
      <w:pPr>
        <w:pStyle w:val="PL"/>
        <w:rPr>
          <w:color w:val="808080"/>
        </w:rPr>
      </w:pPr>
      <w:r w:rsidRPr="0012013B">
        <w:rPr>
          <w:color w:val="808080"/>
        </w:rPr>
        <w:t>-- TAG-CG-CONFIG-INFO-STOP</w:t>
      </w:r>
    </w:p>
    <w:p w14:paraId="4E9C9BA8" w14:textId="77777777" w:rsidR="00730CAB" w:rsidRPr="0012013B" w:rsidRDefault="00730CAB" w:rsidP="00730CAB">
      <w:pPr>
        <w:pStyle w:val="PL"/>
        <w:rPr>
          <w:color w:val="808080"/>
        </w:rPr>
      </w:pPr>
      <w:r w:rsidRPr="0012013B">
        <w:rPr>
          <w:color w:val="808080"/>
        </w:rPr>
        <w:t>-- ASN1STOP</w:t>
      </w:r>
    </w:p>
    <w:p w14:paraId="690C539F" w14:textId="77777777" w:rsidR="00730CAB" w:rsidRPr="001623CA" w:rsidRDefault="00730CAB" w:rsidP="00730C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0CAB" w:rsidRPr="001623CA" w14:paraId="6C0A333E" w14:textId="77777777" w:rsidTr="00AA119C">
        <w:tc>
          <w:tcPr>
            <w:tcW w:w="14173" w:type="dxa"/>
            <w:tcBorders>
              <w:top w:val="single" w:sz="4" w:space="0" w:color="auto"/>
              <w:left w:val="single" w:sz="4" w:space="0" w:color="auto"/>
              <w:bottom w:val="single" w:sz="4" w:space="0" w:color="auto"/>
              <w:right w:val="single" w:sz="4" w:space="0" w:color="auto"/>
            </w:tcBorders>
            <w:hideMark/>
          </w:tcPr>
          <w:p w14:paraId="18F0E191" w14:textId="77777777" w:rsidR="00730CAB" w:rsidRPr="00D83F0D" w:rsidRDefault="00730CAB" w:rsidP="00AA119C">
            <w:pPr>
              <w:pStyle w:val="TAH"/>
            </w:pPr>
            <w:r w:rsidRPr="00D83F0D">
              <w:rPr>
                <w:i/>
              </w:rPr>
              <w:lastRenderedPageBreak/>
              <w:t>CG-</w:t>
            </w:r>
            <w:proofErr w:type="spellStart"/>
            <w:r w:rsidRPr="00D83F0D">
              <w:rPr>
                <w:i/>
              </w:rPr>
              <w:t>ConfigInfo</w:t>
            </w:r>
            <w:proofErr w:type="spellEnd"/>
            <w:r w:rsidRPr="00D83F0D">
              <w:t xml:space="preserve"> field descriptions</w:t>
            </w:r>
          </w:p>
        </w:tc>
      </w:tr>
      <w:tr w:rsidR="00730CAB" w:rsidRPr="001623CA" w14:paraId="2D732101" w14:textId="77777777" w:rsidTr="00AA119C">
        <w:tc>
          <w:tcPr>
            <w:tcW w:w="14173" w:type="dxa"/>
            <w:tcBorders>
              <w:top w:val="single" w:sz="4" w:space="0" w:color="auto"/>
              <w:left w:val="single" w:sz="4" w:space="0" w:color="auto"/>
              <w:bottom w:val="single" w:sz="4" w:space="0" w:color="auto"/>
              <w:right w:val="single" w:sz="4" w:space="0" w:color="auto"/>
            </w:tcBorders>
            <w:hideMark/>
          </w:tcPr>
          <w:p w14:paraId="5E5CBADF" w14:textId="77777777" w:rsidR="00730CAB" w:rsidRPr="00D83F0D" w:rsidRDefault="00730CAB" w:rsidP="00AA119C">
            <w:pPr>
              <w:pStyle w:val="TAL"/>
              <w:rPr>
                <w:b/>
                <w:i/>
              </w:rPr>
            </w:pPr>
            <w:proofErr w:type="spellStart"/>
            <w:r w:rsidRPr="00D83F0D">
              <w:rPr>
                <w:b/>
                <w:i/>
              </w:rPr>
              <w:t>allowedBandCombinationListMRDC</w:t>
            </w:r>
            <w:proofErr w:type="spellEnd"/>
          </w:p>
          <w:p w14:paraId="2679E5D7" w14:textId="77777777" w:rsidR="00730CAB" w:rsidRPr="00D83F0D" w:rsidRDefault="00730CAB" w:rsidP="00AA119C">
            <w:pPr>
              <w:pStyle w:val="TAL"/>
              <w:rPr>
                <w:szCs w:val="18"/>
              </w:rPr>
            </w:pPr>
            <w:r w:rsidRPr="00D83F0D">
              <w:t>A list of indices referring to band combinations in MR-DC capabilities from which SN is allowed to select an NR band combination.</w:t>
            </w:r>
            <w:r w:rsidRPr="00D83F0D">
              <w:rPr>
                <w:rFonts w:eastAsia="PMingLiU"/>
                <w:lang w:eastAsia="zh-TW"/>
              </w:rPr>
              <w:t xml:space="preserve"> Each</w:t>
            </w:r>
            <w:r w:rsidRPr="00D83F0D">
              <w:t xml:space="preserve"> entry refers to a band combination numbered according to </w:t>
            </w:r>
            <w:proofErr w:type="spellStart"/>
            <w:r w:rsidRPr="00D83F0D">
              <w:t>supportedBandCombination</w:t>
            </w:r>
            <w:proofErr w:type="spellEnd"/>
            <w:r w:rsidRPr="00D83F0D">
              <w:t xml:space="preserve"> in the UE-MRDC-Capability and the Feature Sets allowed for each band entry. All MR-DC band combinations indicated by this field comprise the LTE band combination, which is a superset of the LTE band(s) selected by MN.</w:t>
            </w:r>
          </w:p>
        </w:tc>
      </w:tr>
      <w:tr w:rsidR="00730CAB" w:rsidRPr="001623CA" w14:paraId="68003A1C" w14:textId="77777777" w:rsidTr="00AA119C">
        <w:tc>
          <w:tcPr>
            <w:tcW w:w="14173" w:type="dxa"/>
            <w:tcBorders>
              <w:top w:val="single" w:sz="4" w:space="0" w:color="auto"/>
              <w:left w:val="single" w:sz="4" w:space="0" w:color="auto"/>
              <w:bottom w:val="single" w:sz="4" w:space="0" w:color="auto"/>
              <w:right w:val="single" w:sz="4" w:space="0" w:color="auto"/>
            </w:tcBorders>
            <w:hideMark/>
          </w:tcPr>
          <w:p w14:paraId="34C5EA2C" w14:textId="77777777" w:rsidR="00730CAB" w:rsidRPr="00D83F0D" w:rsidRDefault="00730CAB" w:rsidP="00AA119C">
            <w:pPr>
              <w:pStyle w:val="TAL"/>
              <w:rPr>
                <w:rFonts w:eastAsia="MS Mincho"/>
                <w:szCs w:val="18"/>
              </w:rPr>
            </w:pPr>
            <w:proofErr w:type="spellStart"/>
            <w:r w:rsidRPr="00D83F0D">
              <w:rPr>
                <w:b/>
                <w:i/>
                <w:szCs w:val="18"/>
              </w:rPr>
              <w:t>candidateCellInfoListMN</w:t>
            </w:r>
            <w:proofErr w:type="spellEnd"/>
            <w:r w:rsidRPr="00D83F0D">
              <w:rPr>
                <w:szCs w:val="18"/>
              </w:rPr>
              <w:t xml:space="preserve">, </w:t>
            </w:r>
            <w:proofErr w:type="spellStart"/>
            <w:r w:rsidRPr="00D83F0D">
              <w:rPr>
                <w:b/>
                <w:i/>
                <w:szCs w:val="18"/>
              </w:rPr>
              <w:t>candidateCellInfoListSN</w:t>
            </w:r>
            <w:proofErr w:type="spellEnd"/>
          </w:p>
          <w:p w14:paraId="27B5666A" w14:textId="77777777" w:rsidR="00730CAB" w:rsidRPr="00D83F0D" w:rsidRDefault="00730CAB" w:rsidP="00AA119C">
            <w:pPr>
              <w:pStyle w:val="TAL"/>
              <w:rPr>
                <w:szCs w:val="18"/>
              </w:rPr>
            </w:pPr>
            <w:r w:rsidRPr="00D83F0D">
              <w:rPr>
                <w:szCs w:val="18"/>
              </w:rPr>
              <w:t>Contains information regarding cells that the master node or the source node suggests the target gNB to consider configuring.</w:t>
            </w:r>
          </w:p>
          <w:p w14:paraId="7526AE78" w14:textId="77777777" w:rsidR="00730CAB" w:rsidRPr="00D83F0D" w:rsidRDefault="00730CAB" w:rsidP="00AA119C">
            <w:pPr>
              <w:pStyle w:val="TAL"/>
            </w:pPr>
            <w:r w:rsidRPr="00D83F0D">
              <w:t xml:space="preserve">Including CSI-RS measurement results in </w:t>
            </w:r>
            <w:proofErr w:type="spellStart"/>
            <w:r w:rsidRPr="00D83F0D">
              <w:t>candidateCellInfoListMN</w:t>
            </w:r>
            <w:proofErr w:type="spellEnd"/>
            <w:r w:rsidRPr="00D83F0D">
              <w:t xml:space="preserve"> is not supported in this version of the specification.</w:t>
            </w:r>
          </w:p>
        </w:tc>
      </w:tr>
      <w:tr w:rsidR="00730CAB" w:rsidRPr="001623CA" w14:paraId="6ADD2F05" w14:textId="77777777" w:rsidTr="00AA119C">
        <w:tc>
          <w:tcPr>
            <w:tcW w:w="14173" w:type="dxa"/>
            <w:tcBorders>
              <w:top w:val="single" w:sz="4" w:space="0" w:color="auto"/>
              <w:left w:val="single" w:sz="4" w:space="0" w:color="auto"/>
              <w:bottom w:val="single" w:sz="4" w:space="0" w:color="auto"/>
              <w:right w:val="single" w:sz="4" w:space="0" w:color="auto"/>
            </w:tcBorders>
            <w:hideMark/>
          </w:tcPr>
          <w:p w14:paraId="6BC24293" w14:textId="77777777" w:rsidR="00730CAB" w:rsidRPr="00D83F0D" w:rsidRDefault="00730CAB" w:rsidP="00AA119C">
            <w:pPr>
              <w:pStyle w:val="TAL"/>
              <w:rPr>
                <w:b/>
                <w:i/>
              </w:rPr>
            </w:pPr>
            <w:proofErr w:type="spellStart"/>
            <w:r w:rsidRPr="00D83F0D">
              <w:rPr>
                <w:b/>
                <w:i/>
              </w:rPr>
              <w:t>maxMeasFreqsSCG</w:t>
            </w:r>
            <w:proofErr w:type="spellEnd"/>
            <w:r w:rsidRPr="00D83F0D">
              <w:rPr>
                <w:b/>
                <w:i/>
              </w:rPr>
              <w:t>-NR</w:t>
            </w:r>
          </w:p>
          <w:p w14:paraId="1680EBA7" w14:textId="77777777" w:rsidR="00730CAB" w:rsidRPr="00D83F0D" w:rsidRDefault="00730CAB" w:rsidP="00AA119C">
            <w:pPr>
              <w:pStyle w:val="TAL"/>
            </w:pPr>
            <w:r w:rsidRPr="00D83F0D">
              <w:t>Indicates the maximum number of NR inter-frequency carriers the SN is allowed to configure with PSCell for measurements.</w:t>
            </w:r>
          </w:p>
        </w:tc>
      </w:tr>
      <w:tr w:rsidR="00730CAB" w:rsidRPr="001623CA" w14:paraId="60B3DC45" w14:textId="77777777" w:rsidTr="00AA119C">
        <w:tc>
          <w:tcPr>
            <w:tcW w:w="14173" w:type="dxa"/>
            <w:tcBorders>
              <w:top w:val="single" w:sz="4" w:space="0" w:color="auto"/>
              <w:left w:val="single" w:sz="4" w:space="0" w:color="auto"/>
              <w:bottom w:val="single" w:sz="4" w:space="0" w:color="auto"/>
              <w:right w:val="single" w:sz="4" w:space="0" w:color="auto"/>
            </w:tcBorders>
            <w:hideMark/>
          </w:tcPr>
          <w:p w14:paraId="4261CC5A" w14:textId="77777777" w:rsidR="00730CAB" w:rsidRPr="00D83F0D" w:rsidRDefault="00730CAB" w:rsidP="00AA119C">
            <w:pPr>
              <w:pStyle w:val="TAL"/>
              <w:rPr>
                <w:b/>
                <w:i/>
              </w:rPr>
            </w:pPr>
            <w:proofErr w:type="spellStart"/>
            <w:r w:rsidRPr="00D83F0D">
              <w:rPr>
                <w:b/>
                <w:i/>
              </w:rPr>
              <w:t>maxMeasIdentitiesSCG</w:t>
            </w:r>
            <w:proofErr w:type="spellEnd"/>
            <w:r w:rsidRPr="00D83F0D">
              <w:rPr>
                <w:b/>
                <w:i/>
              </w:rPr>
              <w:t>-NR</w:t>
            </w:r>
          </w:p>
          <w:p w14:paraId="3CE96426" w14:textId="77777777" w:rsidR="00730CAB" w:rsidRPr="00D83F0D" w:rsidRDefault="00730CAB" w:rsidP="00AA119C">
            <w:pPr>
              <w:pStyle w:val="TAL"/>
            </w:pPr>
            <w:bookmarkStart w:id="15" w:name="_Hlk512598787"/>
            <w:r w:rsidRPr="00D83F0D">
              <w:t>Indicates the maximum number of allowed measurement identities that the SCG is allowed to configure</w:t>
            </w:r>
            <w:bookmarkEnd w:id="15"/>
            <w:r w:rsidRPr="00D83F0D">
              <w:t>.</w:t>
            </w:r>
          </w:p>
        </w:tc>
      </w:tr>
      <w:tr w:rsidR="00730CAB" w:rsidRPr="001623CA" w14:paraId="3CFE68B3" w14:textId="77777777" w:rsidTr="00AA119C">
        <w:tc>
          <w:tcPr>
            <w:tcW w:w="14173" w:type="dxa"/>
            <w:tcBorders>
              <w:top w:val="single" w:sz="4" w:space="0" w:color="auto"/>
              <w:left w:val="single" w:sz="4" w:space="0" w:color="auto"/>
              <w:bottom w:val="single" w:sz="4" w:space="0" w:color="auto"/>
              <w:right w:val="single" w:sz="4" w:space="0" w:color="auto"/>
            </w:tcBorders>
            <w:hideMark/>
          </w:tcPr>
          <w:p w14:paraId="6F16346E" w14:textId="77777777" w:rsidR="00730CAB" w:rsidRPr="00D83F0D" w:rsidRDefault="00730CAB" w:rsidP="00AA119C">
            <w:pPr>
              <w:pStyle w:val="TAL"/>
              <w:rPr>
                <w:b/>
                <w:i/>
              </w:rPr>
            </w:pPr>
            <w:proofErr w:type="spellStart"/>
            <w:r w:rsidRPr="00D83F0D">
              <w:rPr>
                <w:b/>
                <w:i/>
              </w:rPr>
              <w:t>measuredFrequenciesMN</w:t>
            </w:r>
            <w:proofErr w:type="spellEnd"/>
          </w:p>
          <w:p w14:paraId="41E65958" w14:textId="77777777" w:rsidR="00730CAB" w:rsidRPr="00D83F0D" w:rsidRDefault="00730CAB" w:rsidP="00AA119C">
            <w:pPr>
              <w:pStyle w:val="TAL"/>
              <w:rPr>
                <w:b/>
                <w:i/>
              </w:rPr>
            </w:pPr>
            <w:r w:rsidRPr="00D83F0D">
              <w:t>Used by MN to indicate a list of frequencies measured by the UE.</w:t>
            </w:r>
          </w:p>
        </w:tc>
      </w:tr>
      <w:tr w:rsidR="00730CAB" w:rsidRPr="001623CA" w14:paraId="4D2D2868" w14:textId="77777777" w:rsidTr="00AA119C">
        <w:tc>
          <w:tcPr>
            <w:tcW w:w="14173" w:type="dxa"/>
            <w:tcBorders>
              <w:top w:val="single" w:sz="4" w:space="0" w:color="auto"/>
              <w:left w:val="single" w:sz="4" w:space="0" w:color="auto"/>
              <w:bottom w:val="single" w:sz="4" w:space="0" w:color="auto"/>
              <w:right w:val="single" w:sz="4" w:space="0" w:color="auto"/>
            </w:tcBorders>
            <w:hideMark/>
          </w:tcPr>
          <w:p w14:paraId="07036BCE" w14:textId="77777777" w:rsidR="00730CAB" w:rsidRPr="00D83F0D" w:rsidRDefault="00730CAB" w:rsidP="00AA119C">
            <w:pPr>
              <w:pStyle w:val="TAL"/>
              <w:rPr>
                <w:b/>
                <w:i/>
              </w:rPr>
            </w:pPr>
            <w:proofErr w:type="spellStart"/>
            <w:r w:rsidRPr="00D83F0D">
              <w:rPr>
                <w:b/>
                <w:i/>
              </w:rPr>
              <w:t>measGapConfig</w:t>
            </w:r>
            <w:proofErr w:type="spellEnd"/>
          </w:p>
          <w:p w14:paraId="294B69F8" w14:textId="77777777" w:rsidR="00730CAB" w:rsidRPr="00D83F0D" w:rsidRDefault="00730CAB" w:rsidP="00AA119C">
            <w:pPr>
              <w:pStyle w:val="TAL"/>
              <w:rPr>
                <w:b/>
                <w:i/>
              </w:rPr>
            </w:pPr>
            <w:r w:rsidRPr="00D83F0D">
              <w:t>Indicates the measurement gap configuration configured by MN.</w:t>
            </w:r>
          </w:p>
        </w:tc>
      </w:tr>
      <w:tr w:rsidR="00730CAB" w:rsidRPr="001623CA" w14:paraId="79F08ED8" w14:textId="77777777" w:rsidTr="00AA119C">
        <w:tc>
          <w:tcPr>
            <w:tcW w:w="14173" w:type="dxa"/>
            <w:tcBorders>
              <w:top w:val="single" w:sz="4" w:space="0" w:color="auto"/>
              <w:left w:val="single" w:sz="4" w:space="0" w:color="auto"/>
              <w:bottom w:val="single" w:sz="4" w:space="0" w:color="auto"/>
              <w:right w:val="single" w:sz="4" w:space="0" w:color="auto"/>
            </w:tcBorders>
            <w:hideMark/>
          </w:tcPr>
          <w:p w14:paraId="58740B66" w14:textId="77777777" w:rsidR="00730CAB" w:rsidRPr="00D83F0D" w:rsidRDefault="00730CAB" w:rsidP="00AA119C">
            <w:pPr>
              <w:pStyle w:val="TAL"/>
              <w:rPr>
                <w:b/>
                <w:i/>
              </w:rPr>
            </w:pPr>
            <w:bookmarkStart w:id="16" w:name="_Hlk518981114"/>
            <w:r w:rsidRPr="00D83F0D">
              <w:rPr>
                <w:b/>
                <w:i/>
              </w:rPr>
              <w:t>mcg-RB-Config</w:t>
            </w:r>
          </w:p>
          <w:p w14:paraId="76E63E4A" w14:textId="77777777" w:rsidR="00730CAB" w:rsidRPr="00D83F0D" w:rsidRDefault="00730CAB" w:rsidP="00AA119C">
            <w:pPr>
              <w:pStyle w:val="TAL"/>
            </w:pPr>
            <w:r w:rsidRPr="00D83F0D">
              <w:t>Contains the IE RadioBearerConfig of the MN, used to support delta configuration for bearer type change between MN terminated to SN terminated bearer and SN change. It is also used to indicate the PDCP duplication related information (whether duplication is configured and if so, whether it is initially activated) in SN Addition/Modification procedure.</w:t>
            </w:r>
            <w:bookmarkEnd w:id="16"/>
          </w:p>
        </w:tc>
      </w:tr>
      <w:tr w:rsidR="00730CAB" w:rsidRPr="001623CA" w14:paraId="2F614044" w14:textId="77777777" w:rsidTr="00AA119C">
        <w:tc>
          <w:tcPr>
            <w:tcW w:w="14173" w:type="dxa"/>
            <w:tcBorders>
              <w:top w:val="single" w:sz="4" w:space="0" w:color="auto"/>
              <w:left w:val="single" w:sz="4" w:space="0" w:color="auto"/>
              <w:bottom w:val="single" w:sz="4" w:space="0" w:color="auto"/>
              <w:right w:val="single" w:sz="4" w:space="0" w:color="auto"/>
            </w:tcBorders>
          </w:tcPr>
          <w:p w14:paraId="1CA4FF50" w14:textId="77777777" w:rsidR="00730CAB" w:rsidRPr="00D83F0D" w:rsidRDefault="00730CAB" w:rsidP="00AA119C">
            <w:pPr>
              <w:pStyle w:val="TAL"/>
              <w:rPr>
                <w:b/>
                <w:bCs/>
                <w:i/>
                <w:iCs/>
                <w:kern w:val="2"/>
              </w:rPr>
            </w:pPr>
            <w:proofErr w:type="spellStart"/>
            <w:r w:rsidRPr="00D83F0D">
              <w:rPr>
                <w:b/>
                <w:bCs/>
                <w:i/>
                <w:iCs/>
                <w:kern w:val="2"/>
              </w:rPr>
              <w:t>mrdc-AssistanceInfo</w:t>
            </w:r>
            <w:proofErr w:type="spellEnd"/>
          </w:p>
          <w:p w14:paraId="00E369DF" w14:textId="77777777" w:rsidR="00730CAB" w:rsidRPr="00D83F0D" w:rsidRDefault="00730CAB" w:rsidP="00AA119C">
            <w:pPr>
              <w:pStyle w:val="TAL"/>
              <w:rPr>
                <w:b/>
                <w:i/>
              </w:rPr>
            </w:pPr>
            <w:r w:rsidRPr="00D83F0D">
              <w:rPr>
                <w:szCs w:val="18"/>
              </w:rPr>
              <w:t>Contains the IDC assistance information for MR-DC reported by the UE (see TS 36.331 [10]).</w:t>
            </w:r>
          </w:p>
        </w:tc>
      </w:tr>
      <w:tr w:rsidR="00730CAB" w:rsidRPr="001623CA" w14:paraId="2FBBF86F" w14:textId="77777777" w:rsidTr="00AA119C">
        <w:tc>
          <w:tcPr>
            <w:tcW w:w="14173" w:type="dxa"/>
            <w:tcBorders>
              <w:top w:val="single" w:sz="4" w:space="0" w:color="auto"/>
              <w:left w:val="single" w:sz="4" w:space="0" w:color="auto"/>
              <w:bottom w:val="single" w:sz="4" w:space="0" w:color="auto"/>
              <w:right w:val="single" w:sz="4" w:space="0" w:color="auto"/>
            </w:tcBorders>
            <w:hideMark/>
          </w:tcPr>
          <w:p w14:paraId="40EB49A5" w14:textId="77777777" w:rsidR="00730CAB" w:rsidRPr="00D83F0D" w:rsidRDefault="00730CAB" w:rsidP="00AA119C">
            <w:pPr>
              <w:pStyle w:val="TAL"/>
              <w:rPr>
                <w:b/>
                <w:i/>
              </w:rPr>
            </w:pPr>
            <w:r w:rsidRPr="00D83F0D">
              <w:rPr>
                <w:b/>
                <w:i/>
              </w:rPr>
              <w:t>p-</w:t>
            </w:r>
            <w:proofErr w:type="spellStart"/>
            <w:r w:rsidRPr="00D83F0D">
              <w:rPr>
                <w:b/>
                <w:i/>
              </w:rPr>
              <w:t>maxEUTRA</w:t>
            </w:r>
            <w:proofErr w:type="spellEnd"/>
          </w:p>
          <w:p w14:paraId="1D751539" w14:textId="77777777" w:rsidR="00730CAB" w:rsidRPr="00D83F0D" w:rsidRDefault="00730CAB" w:rsidP="00AA119C">
            <w:pPr>
              <w:pStyle w:val="TAL"/>
            </w:pPr>
            <w:r w:rsidRPr="00D83F0D">
              <w:t>Indicates the maximum total transmit power to be used by the UE in the EUTRA cell group (see TS 36.104 [XX]).</w:t>
            </w:r>
          </w:p>
        </w:tc>
      </w:tr>
      <w:tr w:rsidR="00730CAB" w:rsidRPr="001623CA" w14:paraId="0A67E3DB" w14:textId="77777777" w:rsidTr="00AA119C">
        <w:tc>
          <w:tcPr>
            <w:tcW w:w="14173" w:type="dxa"/>
            <w:tcBorders>
              <w:top w:val="single" w:sz="4" w:space="0" w:color="auto"/>
              <w:left w:val="single" w:sz="4" w:space="0" w:color="auto"/>
              <w:bottom w:val="single" w:sz="4" w:space="0" w:color="auto"/>
              <w:right w:val="single" w:sz="4" w:space="0" w:color="auto"/>
            </w:tcBorders>
            <w:hideMark/>
          </w:tcPr>
          <w:p w14:paraId="59369429" w14:textId="77777777" w:rsidR="00730CAB" w:rsidRPr="00D83F0D" w:rsidRDefault="00730CAB" w:rsidP="00AA119C">
            <w:pPr>
              <w:pStyle w:val="TAL"/>
              <w:rPr>
                <w:b/>
                <w:i/>
              </w:rPr>
            </w:pPr>
            <w:r w:rsidRPr="00D83F0D">
              <w:rPr>
                <w:b/>
                <w:i/>
              </w:rPr>
              <w:t>p-maxNR-FR1</w:t>
            </w:r>
          </w:p>
          <w:p w14:paraId="1DDEE0EF" w14:textId="77777777" w:rsidR="00730CAB" w:rsidRPr="00D83F0D" w:rsidRDefault="00730CAB" w:rsidP="00AA119C">
            <w:pPr>
              <w:pStyle w:val="TAL"/>
            </w:pPr>
            <w:r w:rsidRPr="00D83F0D">
              <w:t>Indicates the maximum total transmit power to be used by the UE in the NR cell group across all serving cells in frequency range 1 (FR1) (see TS 38.104 [12]) the UE can use in NR SCG.</w:t>
            </w:r>
          </w:p>
        </w:tc>
      </w:tr>
      <w:tr w:rsidR="00730CAB" w:rsidRPr="001623CA" w14:paraId="683DF7E3" w14:textId="77777777" w:rsidTr="00AA119C">
        <w:tc>
          <w:tcPr>
            <w:tcW w:w="14173" w:type="dxa"/>
            <w:tcBorders>
              <w:top w:val="single" w:sz="4" w:space="0" w:color="auto"/>
              <w:left w:val="single" w:sz="4" w:space="0" w:color="auto"/>
              <w:bottom w:val="single" w:sz="4" w:space="0" w:color="auto"/>
              <w:right w:val="single" w:sz="4" w:space="0" w:color="auto"/>
            </w:tcBorders>
          </w:tcPr>
          <w:p w14:paraId="4E9CF06B" w14:textId="77777777" w:rsidR="00730CAB" w:rsidRPr="00D83F0D" w:rsidRDefault="00730CAB" w:rsidP="00AA119C">
            <w:pPr>
              <w:pStyle w:val="TAL"/>
            </w:pPr>
            <w:r w:rsidRPr="00D83F0D">
              <w:rPr>
                <w:b/>
                <w:i/>
              </w:rPr>
              <w:t>p-maxUE-FR1</w:t>
            </w:r>
          </w:p>
          <w:p w14:paraId="75C02AFC" w14:textId="77777777" w:rsidR="00730CAB" w:rsidRPr="00D83F0D" w:rsidRDefault="00730CAB" w:rsidP="00AA119C">
            <w:pPr>
              <w:pStyle w:val="TAL"/>
              <w:rPr>
                <w:b/>
                <w:i/>
              </w:rPr>
            </w:pPr>
            <w:r w:rsidRPr="00D83F0D">
              <w:t>Indicates the maximum total transmit power to be used by the UE across all serving cells in frequency range 1 (FR1).</w:t>
            </w:r>
          </w:p>
        </w:tc>
      </w:tr>
      <w:tr w:rsidR="00730CAB" w:rsidRPr="001623CA" w14:paraId="0B8836A0" w14:textId="77777777" w:rsidTr="00AA119C">
        <w:tc>
          <w:tcPr>
            <w:tcW w:w="14173" w:type="dxa"/>
            <w:tcBorders>
              <w:top w:val="single" w:sz="4" w:space="0" w:color="auto"/>
              <w:left w:val="single" w:sz="4" w:space="0" w:color="auto"/>
              <w:bottom w:val="single" w:sz="4" w:space="0" w:color="auto"/>
              <w:right w:val="single" w:sz="4" w:space="0" w:color="auto"/>
            </w:tcBorders>
            <w:hideMark/>
          </w:tcPr>
          <w:p w14:paraId="2C5BA080" w14:textId="77777777" w:rsidR="00730CAB" w:rsidRPr="00D83F0D" w:rsidRDefault="00730CAB" w:rsidP="00AA119C">
            <w:pPr>
              <w:pStyle w:val="TAL"/>
              <w:rPr>
                <w:b/>
                <w:i/>
              </w:rPr>
            </w:pPr>
            <w:r w:rsidRPr="00D83F0D">
              <w:rPr>
                <w:b/>
                <w:i/>
              </w:rPr>
              <w:t>powerCoordination-FR1</w:t>
            </w:r>
          </w:p>
          <w:p w14:paraId="52290A97" w14:textId="77777777" w:rsidR="00730CAB" w:rsidRPr="00D83F0D" w:rsidRDefault="00730CAB" w:rsidP="00AA119C">
            <w:pPr>
              <w:pStyle w:val="TAL"/>
            </w:pPr>
            <w:r w:rsidRPr="00D83F0D">
              <w:t>Indicates the maximum power that the UE can use in FR1.</w:t>
            </w:r>
          </w:p>
        </w:tc>
      </w:tr>
      <w:tr w:rsidR="0019324E" w:rsidRPr="001623CA" w14:paraId="5E99134F" w14:textId="77777777" w:rsidTr="00AA119C">
        <w:trPr>
          <w:ins w:id="17" w:author="Ericsson" w:date="2018-10-10T10:52:00Z"/>
        </w:trPr>
        <w:tc>
          <w:tcPr>
            <w:tcW w:w="14173" w:type="dxa"/>
            <w:tcBorders>
              <w:top w:val="single" w:sz="4" w:space="0" w:color="auto"/>
              <w:left w:val="single" w:sz="4" w:space="0" w:color="auto"/>
              <w:bottom w:val="single" w:sz="4" w:space="0" w:color="auto"/>
              <w:right w:val="single" w:sz="4" w:space="0" w:color="auto"/>
            </w:tcBorders>
          </w:tcPr>
          <w:p w14:paraId="555B6960" w14:textId="77777777" w:rsidR="0019324E" w:rsidRPr="0019324E" w:rsidRDefault="0019324E" w:rsidP="0019324E">
            <w:pPr>
              <w:pStyle w:val="TAL"/>
              <w:rPr>
                <w:ins w:id="18" w:author="Ericsson" w:date="2018-10-10T10:52:00Z"/>
                <w:b/>
                <w:i/>
              </w:rPr>
            </w:pPr>
            <w:proofErr w:type="spellStart"/>
            <w:ins w:id="19" w:author="Ericsson" w:date="2018-10-10T10:52:00Z">
              <w:r w:rsidRPr="0019324E">
                <w:rPr>
                  <w:b/>
                  <w:i/>
                </w:rPr>
                <w:t>scgFailureInfo</w:t>
              </w:r>
              <w:proofErr w:type="spellEnd"/>
              <w:r w:rsidRPr="0019324E">
                <w:rPr>
                  <w:b/>
                  <w:i/>
                </w:rPr>
                <w:t xml:space="preserve"> </w:t>
              </w:r>
            </w:ins>
          </w:p>
          <w:p w14:paraId="6FB71B23" w14:textId="5A3243D8" w:rsidR="0019324E" w:rsidRPr="0019324E" w:rsidRDefault="0019324E" w:rsidP="0019324E">
            <w:pPr>
              <w:pStyle w:val="TAL"/>
              <w:rPr>
                <w:ins w:id="20" w:author="Ericsson" w:date="2018-10-10T10:52:00Z"/>
              </w:rPr>
            </w:pPr>
            <w:ins w:id="21" w:author="Ericsson" w:date="2018-10-10T10:52:00Z">
              <w:r w:rsidRPr="0019324E">
                <w:t>Contains SCG failure type and measurement results. In case the sender has no measurement results available, the sen</w:t>
              </w:r>
              <w:r>
                <w:t>der may include one empty entry</w:t>
              </w:r>
            </w:ins>
            <w:ins w:id="22" w:author="Ericsson" w:date="2018-10-10T10:56:00Z">
              <w:r>
                <w:t xml:space="preserve"> </w:t>
              </w:r>
              <w:r w:rsidRPr="0019324E">
                <w:t>(i.e. without any optional fields present)</w:t>
              </w:r>
            </w:ins>
            <w:ins w:id="23" w:author="Ericsson" w:date="2018-10-10T11:37:00Z">
              <w:r w:rsidR="00212DF6">
                <w:t xml:space="preserve"> </w:t>
              </w:r>
            </w:ins>
            <w:ins w:id="24" w:author="Ericsson" w:date="2018-10-10T10:52:00Z">
              <w:r w:rsidRPr="0019324E">
                <w:t xml:space="preserve">in </w:t>
              </w:r>
              <w:proofErr w:type="spellStart"/>
              <w:r w:rsidRPr="0019324E">
                <w:rPr>
                  <w:i/>
                </w:rPr>
                <w:t>measResultsPerMOList</w:t>
              </w:r>
              <w:proofErr w:type="spellEnd"/>
              <w:r w:rsidRPr="0019324E">
                <w:t>.</w:t>
              </w:r>
            </w:ins>
          </w:p>
        </w:tc>
      </w:tr>
      <w:tr w:rsidR="00730CAB" w:rsidRPr="001623CA" w14:paraId="5A1B413C" w14:textId="77777777" w:rsidTr="00AA119C">
        <w:tc>
          <w:tcPr>
            <w:tcW w:w="14173" w:type="dxa"/>
            <w:tcBorders>
              <w:top w:val="single" w:sz="4" w:space="0" w:color="auto"/>
              <w:left w:val="single" w:sz="4" w:space="0" w:color="auto"/>
              <w:bottom w:val="single" w:sz="4" w:space="0" w:color="auto"/>
              <w:right w:val="single" w:sz="4" w:space="0" w:color="auto"/>
            </w:tcBorders>
            <w:hideMark/>
          </w:tcPr>
          <w:p w14:paraId="03A43D98" w14:textId="77777777" w:rsidR="00730CAB" w:rsidRPr="00D83F0D" w:rsidRDefault="00730CAB" w:rsidP="00AA119C">
            <w:pPr>
              <w:pStyle w:val="TAL"/>
              <w:rPr>
                <w:b/>
                <w:i/>
              </w:rPr>
            </w:pPr>
            <w:proofErr w:type="spellStart"/>
            <w:r w:rsidRPr="00D83F0D">
              <w:rPr>
                <w:b/>
                <w:i/>
              </w:rPr>
              <w:t>scg</w:t>
            </w:r>
            <w:proofErr w:type="spellEnd"/>
            <w:r w:rsidRPr="00D83F0D">
              <w:rPr>
                <w:b/>
                <w:i/>
              </w:rPr>
              <w:t>-RB-Config</w:t>
            </w:r>
          </w:p>
          <w:p w14:paraId="4EDB9CCD" w14:textId="77777777" w:rsidR="00730CAB" w:rsidRPr="00D83F0D" w:rsidRDefault="00730CAB" w:rsidP="00AA119C">
            <w:pPr>
              <w:pStyle w:val="TAL"/>
            </w:pPr>
            <w:r w:rsidRPr="00D83F0D">
              <w:t>Contains the IE RadioBearerConfig of the SN, used to support delta configuration e.g. during SN change. This field is absent when master eNB uses full configuration option.</w:t>
            </w:r>
          </w:p>
        </w:tc>
      </w:tr>
      <w:tr w:rsidR="00730CAB" w:rsidRPr="001623CA" w14:paraId="7DF42B11" w14:textId="77777777" w:rsidTr="00AA119C">
        <w:tc>
          <w:tcPr>
            <w:tcW w:w="14173" w:type="dxa"/>
            <w:tcBorders>
              <w:top w:val="single" w:sz="4" w:space="0" w:color="auto"/>
              <w:left w:val="single" w:sz="4" w:space="0" w:color="auto"/>
              <w:bottom w:val="single" w:sz="4" w:space="0" w:color="auto"/>
              <w:right w:val="single" w:sz="4" w:space="0" w:color="auto"/>
            </w:tcBorders>
            <w:hideMark/>
          </w:tcPr>
          <w:p w14:paraId="62A26FB0" w14:textId="77777777" w:rsidR="00730CAB" w:rsidRPr="00D83F0D" w:rsidRDefault="00730CAB" w:rsidP="00AA119C">
            <w:pPr>
              <w:pStyle w:val="TAL"/>
              <w:rPr>
                <w:b/>
                <w:i/>
              </w:rPr>
            </w:pPr>
            <w:bookmarkStart w:id="25" w:name="_Hlk509301733"/>
            <w:proofErr w:type="spellStart"/>
            <w:r w:rsidRPr="00D83F0D">
              <w:rPr>
                <w:b/>
                <w:i/>
              </w:rPr>
              <w:t>sourceConfigSCG</w:t>
            </w:r>
            <w:proofErr w:type="spellEnd"/>
          </w:p>
          <w:p w14:paraId="0CA3AB6D" w14:textId="77777777" w:rsidR="00730CAB" w:rsidRPr="00D83F0D" w:rsidRDefault="00730CAB" w:rsidP="00AA119C">
            <w:pPr>
              <w:pStyle w:val="TAL"/>
            </w:pPr>
            <w:r w:rsidRPr="00D83F0D">
              <w:t xml:space="preserve">Includes the current dedicated SCG configuration in the same format as the </w:t>
            </w:r>
            <w:r w:rsidRPr="00D83F0D">
              <w:rPr>
                <w:i/>
              </w:rPr>
              <w:t>RRCReconfiguration</w:t>
            </w:r>
            <w:r w:rsidRPr="00D83F0D">
              <w:t xml:space="preserve"> message, i.e. not only </w:t>
            </w:r>
            <w:proofErr w:type="spellStart"/>
            <w:r w:rsidRPr="00D83F0D">
              <w:rPr>
                <w:lang w:eastAsia="ko-KR"/>
              </w:rPr>
              <w:t>CellGroupConfig</w:t>
            </w:r>
            <w:proofErr w:type="spellEnd"/>
            <w:r w:rsidRPr="00D83F0D">
              <w:rPr>
                <w:lang w:eastAsia="ko-KR"/>
              </w:rPr>
              <w:t xml:space="preserve"> but also e.g. measConfig</w:t>
            </w:r>
            <w:r w:rsidRPr="00D83F0D">
              <w:t>. This field is absent when master eNB uses full configuration option.</w:t>
            </w:r>
            <w:bookmarkEnd w:id="25"/>
          </w:p>
        </w:tc>
      </w:tr>
      <w:tr w:rsidR="00730CAB" w:rsidRPr="001623CA" w14:paraId="7ADC23D2" w14:textId="77777777" w:rsidTr="00AA119C">
        <w:tc>
          <w:tcPr>
            <w:tcW w:w="14173" w:type="dxa"/>
            <w:tcBorders>
              <w:top w:val="single" w:sz="4" w:space="0" w:color="auto"/>
              <w:left w:val="single" w:sz="4" w:space="0" w:color="auto"/>
              <w:bottom w:val="single" w:sz="4" w:space="0" w:color="auto"/>
              <w:right w:val="single" w:sz="4" w:space="0" w:color="auto"/>
            </w:tcBorders>
            <w:hideMark/>
          </w:tcPr>
          <w:p w14:paraId="1B252D67" w14:textId="77777777" w:rsidR="00730CAB" w:rsidRPr="00D83F0D" w:rsidRDefault="00730CAB" w:rsidP="00AA119C">
            <w:pPr>
              <w:pStyle w:val="TAL"/>
              <w:rPr>
                <w:b/>
                <w:i/>
              </w:rPr>
            </w:pPr>
            <w:proofErr w:type="spellStart"/>
            <w:r w:rsidRPr="00D83F0D">
              <w:rPr>
                <w:b/>
                <w:i/>
              </w:rPr>
              <w:t>ConfigRestrictInfo</w:t>
            </w:r>
            <w:proofErr w:type="spellEnd"/>
          </w:p>
          <w:p w14:paraId="7C4B9691" w14:textId="77777777" w:rsidR="00730CAB" w:rsidRPr="00D83F0D" w:rsidRDefault="00730CAB" w:rsidP="00AA119C">
            <w:pPr>
              <w:pStyle w:val="TAL"/>
            </w:pPr>
            <w:r w:rsidRPr="00D83F0D">
              <w:t xml:space="preserve">Includes fields for which </w:t>
            </w:r>
            <w:proofErr w:type="spellStart"/>
            <w:r w:rsidRPr="00D83F0D">
              <w:t>SgNB</w:t>
            </w:r>
            <w:proofErr w:type="spellEnd"/>
            <w:r w:rsidRPr="00D83F0D">
              <w:t xml:space="preserve"> is </w:t>
            </w:r>
            <w:proofErr w:type="spellStart"/>
            <w:r w:rsidRPr="00D83F0D">
              <w:t>explictly</w:t>
            </w:r>
            <w:proofErr w:type="spellEnd"/>
            <w:r w:rsidRPr="00D83F0D">
              <w:t xml:space="preserve"> indicated to observe a configuration restriction.</w:t>
            </w:r>
          </w:p>
        </w:tc>
      </w:tr>
      <w:tr w:rsidR="00730CAB" w:rsidRPr="001623CA" w14:paraId="7428CAAB" w14:textId="77777777" w:rsidTr="00AA119C">
        <w:tc>
          <w:tcPr>
            <w:tcW w:w="14173" w:type="dxa"/>
            <w:tcBorders>
              <w:top w:val="single" w:sz="4" w:space="0" w:color="auto"/>
              <w:left w:val="single" w:sz="4" w:space="0" w:color="auto"/>
              <w:bottom w:val="single" w:sz="4" w:space="0" w:color="auto"/>
              <w:right w:val="single" w:sz="4" w:space="0" w:color="auto"/>
            </w:tcBorders>
            <w:hideMark/>
          </w:tcPr>
          <w:p w14:paraId="6A5725E6" w14:textId="77777777" w:rsidR="00730CAB" w:rsidRPr="00D83F0D" w:rsidRDefault="00730CAB" w:rsidP="00AA119C">
            <w:pPr>
              <w:pStyle w:val="TAL"/>
              <w:rPr>
                <w:b/>
                <w:i/>
              </w:rPr>
            </w:pPr>
            <w:proofErr w:type="spellStart"/>
            <w:r w:rsidRPr="00D83F0D">
              <w:rPr>
                <w:b/>
                <w:i/>
              </w:rPr>
              <w:t>servCellIndexRangeSCG</w:t>
            </w:r>
            <w:proofErr w:type="spellEnd"/>
          </w:p>
          <w:p w14:paraId="2C55D713" w14:textId="77777777" w:rsidR="00730CAB" w:rsidRPr="00D83F0D" w:rsidRDefault="00730CAB" w:rsidP="00AA119C">
            <w:pPr>
              <w:pStyle w:val="TAL"/>
            </w:pPr>
            <w:r w:rsidRPr="00D83F0D">
              <w:t>Range of serving cell indices that SN is allowed to configure for SCG serving cells.</w:t>
            </w:r>
          </w:p>
        </w:tc>
      </w:tr>
    </w:tbl>
    <w:p w14:paraId="5BF3E8FF" w14:textId="77777777" w:rsidR="00730CAB" w:rsidRPr="001623CA" w:rsidRDefault="00730CAB" w:rsidP="00730CAB">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0CAB" w:rsidRPr="001623CA" w14:paraId="7019B7DE" w14:textId="77777777" w:rsidTr="00AA119C">
        <w:tc>
          <w:tcPr>
            <w:tcW w:w="0" w:type="auto"/>
            <w:shd w:val="clear" w:color="auto" w:fill="auto"/>
            <w:hideMark/>
          </w:tcPr>
          <w:p w14:paraId="373E679D" w14:textId="77777777" w:rsidR="00730CAB" w:rsidRPr="00D83F0D" w:rsidRDefault="00730CAB" w:rsidP="00AA119C">
            <w:pPr>
              <w:pStyle w:val="TAH"/>
              <w:rPr>
                <w:rFonts w:eastAsia="Calibri"/>
                <w:szCs w:val="22"/>
              </w:rPr>
            </w:pPr>
            <w:proofErr w:type="spellStart"/>
            <w:r w:rsidRPr="00D83F0D">
              <w:rPr>
                <w:i/>
                <w:szCs w:val="22"/>
              </w:rPr>
              <w:lastRenderedPageBreak/>
              <w:t>BandCombinationInfo</w:t>
            </w:r>
            <w:proofErr w:type="spellEnd"/>
            <w:r w:rsidRPr="00D83F0D">
              <w:rPr>
                <w:i/>
                <w:szCs w:val="22"/>
              </w:rPr>
              <w:t xml:space="preserve"> field descriptions</w:t>
            </w:r>
          </w:p>
        </w:tc>
      </w:tr>
      <w:tr w:rsidR="00730CAB" w:rsidRPr="001623CA" w14:paraId="470070B5" w14:textId="77777777" w:rsidTr="00AA119C">
        <w:tc>
          <w:tcPr>
            <w:tcW w:w="0" w:type="auto"/>
            <w:shd w:val="clear" w:color="auto" w:fill="auto"/>
            <w:hideMark/>
          </w:tcPr>
          <w:p w14:paraId="25AFA494" w14:textId="77777777" w:rsidR="00730CAB" w:rsidRPr="00D83F0D" w:rsidRDefault="00730CAB" w:rsidP="00AA119C">
            <w:pPr>
              <w:pStyle w:val="TAL"/>
              <w:rPr>
                <w:rFonts w:eastAsia="Calibri"/>
                <w:szCs w:val="22"/>
              </w:rPr>
            </w:pPr>
            <w:proofErr w:type="spellStart"/>
            <w:r w:rsidRPr="00D83F0D">
              <w:rPr>
                <w:b/>
                <w:i/>
                <w:szCs w:val="22"/>
              </w:rPr>
              <w:t>allowedFeatureSetsList</w:t>
            </w:r>
            <w:proofErr w:type="spellEnd"/>
          </w:p>
          <w:p w14:paraId="5E498F04" w14:textId="77777777" w:rsidR="00730CAB" w:rsidRPr="00D83F0D" w:rsidRDefault="00730CAB" w:rsidP="00AA119C">
            <w:pPr>
              <w:pStyle w:val="TAL"/>
              <w:rPr>
                <w:rFonts w:eastAsia="Calibri"/>
                <w:szCs w:val="22"/>
              </w:rPr>
            </w:pPr>
            <w:r w:rsidRPr="00D83F0D">
              <w:rPr>
                <w:szCs w:val="22"/>
              </w:rPr>
              <w:t xml:space="preserve">Defines a subset of the entries in a </w:t>
            </w:r>
            <w:proofErr w:type="spellStart"/>
            <w:r w:rsidRPr="00D83F0D">
              <w:rPr>
                <w:szCs w:val="22"/>
              </w:rPr>
              <w:t>FeatureSetCombination</w:t>
            </w:r>
            <w:proofErr w:type="spellEnd"/>
            <w:r w:rsidRPr="00D83F0D">
              <w:rPr>
                <w:szCs w:val="22"/>
              </w:rPr>
              <w:t xml:space="preserve">. Each index identifies one </w:t>
            </w:r>
            <w:proofErr w:type="spellStart"/>
            <w:r w:rsidRPr="00D83F0D">
              <w:rPr>
                <w:szCs w:val="22"/>
              </w:rPr>
              <w:t>FeatureSetUplink</w:t>
            </w:r>
            <w:proofErr w:type="spellEnd"/>
            <w:r w:rsidRPr="00D83F0D">
              <w:rPr>
                <w:szCs w:val="22"/>
              </w:rPr>
              <w:t>/Downlink for each band entry in the associated band combination.</w:t>
            </w:r>
          </w:p>
        </w:tc>
      </w:tr>
      <w:tr w:rsidR="00730CAB" w:rsidRPr="001623CA" w14:paraId="275A5F40" w14:textId="77777777" w:rsidTr="00AA119C">
        <w:tc>
          <w:tcPr>
            <w:tcW w:w="0" w:type="auto"/>
            <w:shd w:val="clear" w:color="auto" w:fill="auto"/>
            <w:hideMark/>
          </w:tcPr>
          <w:p w14:paraId="76F0AAF0" w14:textId="77777777" w:rsidR="00730CAB" w:rsidRPr="00D83F0D" w:rsidRDefault="00730CAB" w:rsidP="00AA119C">
            <w:pPr>
              <w:pStyle w:val="TAL"/>
              <w:rPr>
                <w:rFonts w:eastAsia="Calibri"/>
                <w:szCs w:val="22"/>
              </w:rPr>
            </w:pPr>
            <w:proofErr w:type="spellStart"/>
            <w:r w:rsidRPr="00D83F0D">
              <w:rPr>
                <w:b/>
                <w:i/>
                <w:szCs w:val="22"/>
              </w:rPr>
              <w:t>bandCombinationIndex</w:t>
            </w:r>
            <w:proofErr w:type="spellEnd"/>
          </w:p>
          <w:p w14:paraId="09DABB91" w14:textId="77777777" w:rsidR="00730CAB" w:rsidRPr="00D83F0D" w:rsidRDefault="00730CAB" w:rsidP="00AA119C">
            <w:pPr>
              <w:pStyle w:val="TAL"/>
              <w:rPr>
                <w:rFonts w:eastAsia="Calibri"/>
                <w:szCs w:val="22"/>
              </w:rPr>
            </w:pPr>
            <w:r w:rsidRPr="00D83F0D">
              <w:rPr>
                <w:szCs w:val="22"/>
              </w:rPr>
              <w:t xml:space="preserve">The position of a band combination in the </w:t>
            </w:r>
            <w:proofErr w:type="spellStart"/>
            <w:r w:rsidRPr="00D83F0D">
              <w:rPr>
                <w:szCs w:val="22"/>
              </w:rPr>
              <w:t>supportedBandCombinationList</w:t>
            </w:r>
            <w:proofErr w:type="spellEnd"/>
          </w:p>
        </w:tc>
      </w:tr>
    </w:tbl>
    <w:p w14:paraId="5104EF38" w14:textId="77777777" w:rsidR="00730CAB" w:rsidRPr="001623CA" w:rsidRDefault="00730CAB" w:rsidP="00730C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730CAB" w:rsidRPr="001623CA" w14:paraId="368C9ADF" w14:textId="77777777" w:rsidTr="00AA119C">
        <w:tc>
          <w:tcPr>
            <w:tcW w:w="2830" w:type="dxa"/>
            <w:shd w:val="clear" w:color="auto" w:fill="auto"/>
            <w:hideMark/>
          </w:tcPr>
          <w:p w14:paraId="455A106F" w14:textId="77777777" w:rsidR="00730CAB" w:rsidRPr="00D83F0D" w:rsidRDefault="00730CAB" w:rsidP="00AA119C">
            <w:pPr>
              <w:pStyle w:val="TAH"/>
            </w:pPr>
            <w:r w:rsidRPr="00D83F0D">
              <w:t>Conditional Presence</w:t>
            </w:r>
          </w:p>
        </w:tc>
        <w:tc>
          <w:tcPr>
            <w:tcW w:w="11343" w:type="dxa"/>
            <w:shd w:val="clear" w:color="auto" w:fill="auto"/>
            <w:hideMark/>
          </w:tcPr>
          <w:p w14:paraId="2B354B0A" w14:textId="77777777" w:rsidR="00730CAB" w:rsidRPr="00D83F0D" w:rsidRDefault="00730CAB" w:rsidP="00AA119C">
            <w:pPr>
              <w:pStyle w:val="TAH"/>
            </w:pPr>
            <w:r w:rsidRPr="00D83F0D">
              <w:t>Explanation</w:t>
            </w:r>
          </w:p>
        </w:tc>
      </w:tr>
      <w:tr w:rsidR="00730CAB" w:rsidRPr="001623CA" w14:paraId="7F4FC473" w14:textId="77777777" w:rsidTr="00AA119C">
        <w:tc>
          <w:tcPr>
            <w:tcW w:w="2830" w:type="dxa"/>
            <w:shd w:val="clear" w:color="auto" w:fill="auto"/>
            <w:hideMark/>
          </w:tcPr>
          <w:p w14:paraId="4B1E277D" w14:textId="77777777" w:rsidR="00730CAB" w:rsidRPr="00D83F0D" w:rsidRDefault="00730CAB" w:rsidP="00AA119C">
            <w:pPr>
              <w:pStyle w:val="TAL"/>
              <w:rPr>
                <w:i/>
              </w:rPr>
            </w:pPr>
            <w:r w:rsidRPr="00D83F0D">
              <w:rPr>
                <w:i/>
              </w:rPr>
              <w:t>SN-Addition</w:t>
            </w:r>
          </w:p>
        </w:tc>
        <w:tc>
          <w:tcPr>
            <w:tcW w:w="11343" w:type="dxa"/>
            <w:shd w:val="clear" w:color="auto" w:fill="auto"/>
            <w:hideMark/>
          </w:tcPr>
          <w:p w14:paraId="5EDDD561" w14:textId="77777777" w:rsidR="00730CAB" w:rsidRPr="00D83F0D" w:rsidRDefault="00730CAB" w:rsidP="00AA119C">
            <w:pPr>
              <w:pStyle w:val="TAL"/>
            </w:pPr>
            <w:r w:rsidRPr="00D83F0D">
              <w:t>The field is mandatory present upon SN addition.</w:t>
            </w:r>
          </w:p>
        </w:tc>
      </w:tr>
    </w:tbl>
    <w:p w14:paraId="5C5E795E" w14:textId="518E36BB" w:rsidR="00FC6102" w:rsidRDefault="00FC6102" w:rsidP="001433F4">
      <w:pPr>
        <w:pStyle w:val="Heading4"/>
      </w:pPr>
    </w:p>
    <w:p w14:paraId="57D69154" w14:textId="6EA02563" w:rsidR="001433F4" w:rsidRPr="001433F4" w:rsidRDefault="001433F4" w:rsidP="001433F4">
      <w:pPr>
        <w:pStyle w:val="Heading4"/>
      </w:pPr>
      <w:r>
        <w:t>&lt;</w:t>
      </w:r>
      <w:r w:rsidRPr="001433F4">
        <w:rPr>
          <w:highlight w:val="yellow"/>
        </w:rPr>
        <w:t>Cut</w:t>
      </w:r>
      <w:r>
        <w:t>&gt;</w:t>
      </w:r>
    </w:p>
    <w:sectPr w:rsidR="001433F4" w:rsidRPr="001433F4" w:rsidSect="001433F4">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A380F1" w14:textId="77777777" w:rsidR="00A07CEF" w:rsidRDefault="00A07CEF">
      <w:pPr>
        <w:spacing w:after="0"/>
      </w:pPr>
      <w:r>
        <w:separator/>
      </w:r>
    </w:p>
  </w:endnote>
  <w:endnote w:type="continuationSeparator" w:id="0">
    <w:p w14:paraId="20C26540" w14:textId="77777777" w:rsidR="00A07CEF" w:rsidRDefault="00A07C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F25193" w:rsidRDefault="00F251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467DEB" w14:textId="77777777" w:rsidR="00A07CEF" w:rsidRDefault="00A07CEF">
      <w:pPr>
        <w:spacing w:after="0"/>
      </w:pPr>
      <w:r>
        <w:separator/>
      </w:r>
    </w:p>
  </w:footnote>
  <w:footnote w:type="continuationSeparator" w:id="0">
    <w:p w14:paraId="73EEC415" w14:textId="77777777" w:rsidR="00A07CEF" w:rsidRDefault="00A07C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F25193" w:rsidRDefault="00F2519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62"/>
  </w:num>
  <w:num w:numId="30">
    <w:abstractNumId w:val="46"/>
  </w:num>
  <w:num w:numId="31">
    <w:abstractNumId w:val="90"/>
  </w:num>
  <w:num w:numId="32">
    <w:abstractNumId w:val="8"/>
  </w:num>
  <w:num w:numId="33">
    <w:abstractNumId w:val="89"/>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1"/>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8"/>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1"/>
  </w:num>
  <w:num w:numId="74">
    <w:abstractNumId w:val="11"/>
  </w:num>
  <w:num w:numId="75">
    <w:abstractNumId w:val="79"/>
  </w:num>
  <w:num w:numId="76">
    <w:abstractNumId w:val="30"/>
  </w:num>
  <w:num w:numId="77">
    <w:abstractNumId w:val="81"/>
  </w:num>
  <w:num w:numId="78">
    <w:abstractNumId w:val="72"/>
  </w:num>
  <w:num w:numId="79">
    <w:abstractNumId w:val="50"/>
  </w:num>
  <w:num w:numId="80">
    <w:abstractNumId w:val="36"/>
  </w:num>
  <w:num w:numId="81">
    <w:abstractNumId w:val="85"/>
  </w:num>
  <w:num w:numId="82">
    <w:abstractNumId w:val="84"/>
  </w:num>
  <w:num w:numId="83">
    <w:abstractNumId w:val="68"/>
  </w:num>
  <w:num w:numId="84">
    <w:abstractNumId w:val="82"/>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2"/>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0"/>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7"/>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2CB4"/>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0B8"/>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3F4"/>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4A7"/>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24E"/>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416"/>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2DF6"/>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2012"/>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992"/>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9AF"/>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495"/>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363"/>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621"/>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815"/>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A8B"/>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D17"/>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5B2"/>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31F"/>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CAB"/>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384C"/>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5E7"/>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31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BF7"/>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74"/>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865"/>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3E50"/>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07CEF"/>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4"/>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5C42"/>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68E"/>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A2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CF"/>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2BF5"/>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93"/>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79A"/>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89D"/>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D1B"/>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44009292">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77460381">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34011443">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9234916">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30A003F6-2240-441A-9B48-20C287DB5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2204</Words>
  <Characters>11685</Characters>
  <Application>Microsoft Office Word</Application>
  <DocSecurity>0</DocSecurity>
  <Lines>97</Lines>
  <Paragraphs>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13862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 (Rapporteur)</cp:lastModifiedBy>
  <cp:revision>3</cp:revision>
  <cp:lastPrinted>2017-05-08T10:55:00Z</cp:lastPrinted>
  <dcterms:created xsi:type="dcterms:W3CDTF">2018-11-02T00:58:00Z</dcterms:created>
  <dcterms:modified xsi:type="dcterms:W3CDTF">2018-11-02T00:58:00Z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